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8ACB" w14:textId="77777777" w:rsidR="000719BB" w:rsidRDefault="000719BB" w:rsidP="006C2343">
      <w:pPr>
        <w:pStyle w:val="Titul2"/>
      </w:pPr>
    </w:p>
    <w:p w14:paraId="591D4E1C" w14:textId="77777777" w:rsidR="005F7CEA" w:rsidRDefault="005F7CEA" w:rsidP="006C2343">
      <w:pPr>
        <w:pStyle w:val="Titul2"/>
      </w:pPr>
    </w:p>
    <w:p w14:paraId="544A6322" w14:textId="77777777" w:rsidR="005F7CEA" w:rsidRDefault="005F7CEA" w:rsidP="006C2343">
      <w:pPr>
        <w:pStyle w:val="Titul2"/>
      </w:pPr>
    </w:p>
    <w:p w14:paraId="13F4EC98" w14:textId="6B83C006" w:rsidR="005F7CEA" w:rsidRDefault="005F7CEA" w:rsidP="006C2343">
      <w:pPr>
        <w:pStyle w:val="Titul1"/>
      </w:pPr>
    </w:p>
    <w:p w14:paraId="362530B3" w14:textId="77777777" w:rsidR="00AD0C7B" w:rsidRDefault="005F7CEA" w:rsidP="006C2343">
      <w:pPr>
        <w:pStyle w:val="Titul1"/>
      </w:pPr>
      <w:r>
        <w:t>Obchodní podmínky</w:t>
      </w:r>
    </w:p>
    <w:p w14:paraId="4BCA26AE" w14:textId="77777777" w:rsidR="00AD0C7B" w:rsidRDefault="00AD0C7B" w:rsidP="00AD0C7B">
      <w:pPr>
        <w:pStyle w:val="Titul2"/>
      </w:pPr>
    </w:p>
    <w:p w14:paraId="253AD161" w14:textId="77777777" w:rsidR="00AD0C7B" w:rsidRPr="00E2369C" w:rsidRDefault="00AD0C7B" w:rsidP="00EB46E5">
      <w:pPr>
        <w:pStyle w:val="Titul2"/>
      </w:pPr>
    </w:p>
    <w:p w14:paraId="1AB44680" w14:textId="1520CC39" w:rsidR="00826B7B" w:rsidRDefault="00EB46E5" w:rsidP="00250499">
      <w:pPr>
        <w:pStyle w:val="Titul2"/>
        <w:rPr>
          <w:shd w:val="clear" w:color="auto" w:fill="FFFF00"/>
        </w:rPr>
      </w:pPr>
      <w:r w:rsidRPr="00E2369C">
        <w:t>Zhotovení stavby</w:t>
      </w:r>
      <w:r w:rsidR="005F7CEA" w:rsidRPr="00E2369C">
        <w:t xml:space="preserve"> </w:t>
      </w:r>
    </w:p>
    <w:p w14:paraId="1545F9FB" w14:textId="0F9E7C23" w:rsidR="00250499" w:rsidRPr="00532122" w:rsidRDefault="7082D4DA" w:rsidP="00250499">
      <w:pPr>
        <w:pStyle w:val="Titul2"/>
      </w:pPr>
      <w:r>
        <w:t>OP/ZS/2</w:t>
      </w:r>
      <w:r w:rsidR="130D1C46">
        <w:t>6</w:t>
      </w:r>
      <w:r>
        <w:t>/0</w:t>
      </w:r>
      <w:r w:rsidR="14B35FF6">
        <w:t>2</w:t>
      </w:r>
    </w:p>
    <w:p w14:paraId="11016748" w14:textId="77777777" w:rsidR="003254A3" w:rsidRPr="00532122" w:rsidRDefault="003254A3" w:rsidP="006C2343">
      <w:pPr>
        <w:pStyle w:val="Titul2"/>
      </w:pPr>
    </w:p>
    <w:p w14:paraId="7DE3F345" w14:textId="77777777" w:rsidR="00826B7B" w:rsidRPr="00250499" w:rsidRDefault="00826B7B" w:rsidP="00DD2467">
      <w:pPr>
        <w:pStyle w:val="Tituldatum"/>
      </w:pPr>
    </w:p>
    <w:p w14:paraId="2CF88E29" w14:textId="77777777" w:rsidR="006C2343" w:rsidRPr="00250499" w:rsidRDefault="006C2343" w:rsidP="00DD2467">
      <w:pPr>
        <w:pStyle w:val="Tituldatum"/>
      </w:pPr>
    </w:p>
    <w:p w14:paraId="56728A8B" w14:textId="77777777" w:rsidR="00E95DA9" w:rsidRPr="00250499" w:rsidRDefault="00E95DA9" w:rsidP="00DD2467">
      <w:pPr>
        <w:pStyle w:val="Tituldatum"/>
      </w:pPr>
    </w:p>
    <w:p w14:paraId="0339D390" w14:textId="66EAA3DE" w:rsidR="00826B7B" w:rsidRPr="00311BA9" w:rsidRDefault="006C2343" w:rsidP="006C2343">
      <w:pPr>
        <w:pStyle w:val="Tituldatum"/>
      </w:pPr>
      <w:r>
        <w:t xml:space="preserve">Datum vydání: </w:t>
      </w:r>
      <w:r>
        <w:tab/>
      </w:r>
      <w:r w:rsidR="00105AA9">
        <w:t>27</w:t>
      </w:r>
      <w:r w:rsidR="00F21118">
        <w:t>.</w:t>
      </w:r>
      <w:r w:rsidR="006E01BB">
        <w:t xml:space="preserve"> </w:t>
      </w:r>
      <w:r w:rsidR="008356BB">
        <w:t>03</w:t>
      </w:r>
      <w:r w:rsidR="008F100F">
        <w:t>.</w:t>
      </w:r>
      <w:r w:rsidR="0062195C">
        <w:t xml:space="preserve"> </w:t>
      </w:r>
      <w:r w:rsidR="008356BB">
        <w:t>2026</w:t>
      </w:r>
    </w:p>
    <w:p w14:paraId="5C75DF5A" w14:textId="77777777" w:rsidR="00826B7B" w:rsidRPr="002E0EEC" w:rsidRDefault="00826B7B">
      <w:r w:rsidRPr="002E0EEC">
        <w:br w:type="page"/>
      </w:r>
    </w:p>
    <w:p w14:paraId="310667B3" w14:textId="23DF2B13" w:rsidR="00BD7E91" w:rsidRDefault="00BD7E91" w:rsidP="00A95727">
      <w:pPr>
        <w:pStyle w:val="Nadpisbezsl1-1"/>
        <w:tabs>
          <w:tab w:val="left" w:pos="2617"/>
        </w:tabs>
      </w:pPr>
      <w:r>
        <w:lastRenderedPageBreak/>
        <w:t>Obsah</w:t>
      </w:r>
      <w:r w:rsidR="00887F36">
        <w:t xml:space="preserve"> </w:t>
      </w:r>
      <w:r w:rsidR="00A95727">
        <w:tab/>
      </w:r>
    </w:p>
    <w:p w14:paraId="0D138321" w14:textId="2FA6ED0F" w:rsidR="0062195C"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7885594" w:history="1">
        <w:r w:rsidR="0062195C" w:rsidRPr="00602D94">
          <w:rPr>
            <w:rStyle w:val="Hypertextovodkaz"/>
          </w:rPr>
          <w:t>1.</w:t>
        </w:r>
        <w:r w:rsidR="0062195C">
          <w:rPr>
            <w:rFonts w:asciiTheme="minorHAnsi" w:eastAsiaTheme="minorEastAsia" w:hAnsiTheme="minorHAnsi"/>
            <w:b w:val="0"/>
            <w:caps w:val="0"/>
            <w:noProof/>
            <w:spacing w:val="0"/>
            <w:kern w:val="2"/>
            <w:sz w:val="22"/>
            <w:szCs w:val="22"/>
            <w:lang w:eastAsia="cs-CZ"/>
            <w14:ligatures w14:val="standardContextual"/>
          </w:rPr>
          <w:tab/>
        </w:r>
        <w:r w:rsidR="0062195C" w:rsidRPr="00602D94">
          <w:rPr>
            <w:rStyle w:val="Hypertextovodkaz"/>
          </w:rPr>
          <w:t>DEFINICE POJMŮ</w:t>
        </w:r>
        <w:r w:rsidR="0062195C">
          <w:rPr>
            <w:noProof/>
            <w:webHidden/>
          </w:rPr>
          <w:tab/>
        </w:r>
        <w:r w:rsidR="0062195C">
          <w:rPr>
            <w:noProof/>
            <w:webHidden/>
          </w:rPr>
          <w:fldChar w:fldCharType="begin"/>
        </w:r>
        <w:r w:rsidR="0062195C">
          <w:rPr>
            <w:noProof/>
            <w:webHidden/>
          </w:rPr>
          <w:instrText xml:space="preserve"> PAGEREF _Toc157885594 \h </w:instrText>
        </w:r>
        <w:r w:rsidR="0062195C">
          <w:rPr>
            <w:noProof/>
            <w:webHidden/>
          </w:rPr>
        </w:r>
        <w:r w:rsidR="0062195C">
          <w:rPr>
            <w:noProof/>
            <w:webHidden/>
          </w:rPr>
          <w:fldChar w:fldCharType="separate"/>
        </w:r>
        <w:r w:rsidR="00923728">
          <w:rPr>
            <w:noProof/>
            <w:webHidden/>
          </w:rPr>
          <w:t>3</w:t>
        </w:r>
        <w:r w:rsidR="0062195C">
          <w:rPr>
            <w:noProof/>
            <w:webHidden/>
          </w:rPr>
          <w:fldChar w:fldCharType="end"/>
        </w:r>
      </w:hyperlink>
    </w:p>
    <w:p w14:paraId="409A3BA4" w14:textId="44D3B3F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5" w:history="1">
        <w:r w:rsidRPr="00602D94">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VŠEOBECNÉ POVINNOSTI ZHOTOVITELE</w:t>
        </w:r>
        <w:r>
          <w:rPr>
            <w:noProof/>
            <w:webHidden/>
          </w:rPr>
          <w:tab/>
        </w:r>
        <w:r>
          <w:rPr>
            <w:noProof/>
            <w:webHidden/>
          </w:rPr>
          <w:fldChar w:fldCharType="begin"/>
        </w:r>
        <w:r>
          <w:rPr>
            <w:noProof/>
            <w:webHidden/>
          </w:rPr>
          <w:instrText xml:space="preserve"> PAGEREF _Toc157885595 \h </w:instrText>
        </w:r>
        <w:r>
          <w:rPr>
            <w:noProof/>
            <w:webHidden/>
          </w:rPr>
        </w:r>
        <w:r>
          <w:rPr>
            <w:noProof/>
            <w:webHidden/>
          </w:rPr>
          <w:fldChar w:fldCharType="separate"/>
        </w:r>
        <w:r w:rsidR="00923728">
          <w:rPr>
            <w:noProof/>
            <w:webHidden/>
          </w:rPr>
          <w:t>6</w:t>
        </w:r>
        <w:r>
          <w:rPr>
            <w:noProof/>
            <w:webHidden/>
          </w:rPr>
          <w:fldChar w:fldCharType="end"/>
        </w:r>
      </w:hyperlink>
    </w:p>
    <w:p w14:paraId="77EED452" w14:textId="3336187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6" w:history="1">
        <w:r w:rsidRPr="00602D94">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DOBA PLNĚNÍ</w:t>
        </w:r>
        <w:r>
          <w:rPr>
            <w:noProof/>
            <w:webHidden/>
          </w:rPr>
          <w:tab/>
        </w:r>
        <w:r>
          <w:rPr>
            <w:noProof/>
            <w:webHidden/>
          </w:rPr>
          <w:fldChar w:fldCharType="begin"/>
        </w:r>
        <w:r>
          <w:rPr>
            <w:noProof/>
            <w:webHidden/>
          </w:rPr>
          <w:instrText xml:space="preserve"> PAGEREF _Toc157885596 \h </w:instrText>
        </w:r>
        <w:r>
          <w:rPr>
            <w:noProof/>
            <w:webHidden/>
          </w:rPr>
        </w:r>
        <w:r>
          <w:rPr>
            <w:noProof/>
            <w:webHidden/>
          </w:rPr>
          <w:fldChar w:fldCharType="separate"/>
        </w:r>
        <w:r w:rsidR="00923728">
          <w:rPr>
            <w:noProof/>
            <w:webHidden/>
          </w:rPr>
          <w:t>8</w:t>
        </w:r>
        <w:r>
          <w:rPr>
            <w:noProof/>
            <w:webHidden/>
          </w:rPr>
          <w:fldChar w:fldCharType="end"/>
        </w:r>
      </w:hyperlink>
    </w:p>
    <w:p w14:paraId="20545483" w14:textId="22EC999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7" w:history="1">
        <w:r w:rsidRPr="00602D94">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ZÁZNAMOVÉ A VYKAZOVACÍ POVINNOSTI ZHOTOVITELE</w:t>
        </w:r>
        <w:r>
          <w:rPr>
            <w:noProof/>
            <w:webHidden/>
          </w:rPr>
          <w:tab/>
        </w:r>
        <w:r>
          <w:rPr>
            <w:noProof/>
            <w:webHidden/>
          </w:rPr>
          <w:fldChar w:fldCharType="begin"/>
        </w:r>
        <w:r>
          <w:rPr>
            <w:noProof/>
            <w:webHidden/>
          </w:rPr>
          <w:instrText xml:space="preserve"> PAGEREF _Toc157885597 \h </w:instrText>
        </w:r>
        <w:r>
          <w:rPr>
            <w:noProof/>
            <w:webHidden/>
          </w:rPr>
        </w:r>
        <w:r>
          <w:rPr>
            <w:noProof/>
            <w:webHidden/>
          </w:rPr>
          <w:fldChar w:fldCharType="separate"/>
        </w:r>
        <w:r w:rsidR="00923728">
          <w:rPr>
            <w:noProof/>
            <w:webHidden/>
          </w:rPr>
          <w:t>13</w:t>
        </w:r>
        <w:r>
          <w:rPr>
            <w:noProof/>
            <w:webHidden/>
          </w:rPr>
          <w:fldChar w:fldCharType="end"/>
        </w:r>
      </w:hyperlink>
    </w:p>
    <w:p w14:paraId="5E3AEFD8" w14:textId="55A9DDE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8" w:history="1">
        <w:r w:rsidRPr="00602D94">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OPRÁVNĚNÉ OSOBY</w:t>
        </w:r>
        <w:r>
          <w:rPr>
            <w:noProof/>
            <w:webHidden/>
          </w:rPr>
          <w:tab/>
        </w:r>
        <w:r>
          <w:rPr>
            <w:noProof/>
            <w:webHidden/>
          </w:rPr>
          <w:fldChar w:fldCharType="begin"/>
        </w:r>
        <w:r>
          <w:rPr>
            <w:noProof/>
            <w:webHidden/>
          </w:rPr>
          <w:instrText xml:space="preserve"> PAGEREF _Toc157885598 \h </w:instrText>
        </w:r>
        <w:r>
          <w:rPr>
            <w:noProof/>
            <w:webHidden/>
          </w:rPr>
        </w:r>
        <w:r>
          <w:rPr>
            <w:noProof/>
            <w:webHidden/>
          </w:rPr>
          <w:fldChar w:fldCharType="separate"/>
        </w:r>
        <w:r w:rsidR="00923728">
          <w:rPr>
            <w:noProof/>
            <w:webHidden/>
          </w:rPr>
          <w:t>14</w:t>
        </w:r>
        <w:r>
          <w:rPr>
            <w:noProof/>
            <w:webHidden/>
          </w:rPr>
          <w:fldChar w:fldCharType="end"/>
        </w:r>
      </w:hyperlink>
    </w:p>
    <w:p w14:paraId="16100B89" w14:textId="31415A1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9" w:history="1">
        <w:r w:rsidRPr="00602D94">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PRACOVNÍCI ZHOTOVITELE</w:t>
        </w:r>
        <w:r>
          <w:rPr>
            <w:noProof/>
            <w:webHidden/>
          </w:rPr>
          <w:tab/>
        </w:r>
        <w:r>
          <w:rPr>
            <w:noProof/>
            <w:webHidden/>
          </w:rPr>
          <w:fldChar w:fldCharType="begin"/>
        </w:r>
        <w:r>
          <w:rPr>
            <w:noProof/>
            <w:webHidden/>
          </w:rPr>
          <w:instrText xml:space="preserve"> PAGEREF _Toc157885599 \h </w:instrText>
        </w:r>
        <w:r>
          <w:rPr>
            <w:noProof/>
            <w:webHidden/>
          </w:rPr>
        </w:r>
        <w:r>
          <w:rPr>
            <w:noProof/>
            <w:webHidden/>
          </w:rPr>
          <w:fldChar w:fldCharType="separate"/>
        </w:r>
        <w:r w:rsidR="00923728">
          <w:rPr>
            <w:noProof/>
            <w:webHidden/>
          </w:rPr>
          <w:t>14</w:t>
        </w:r>
        <w:r>
          <w:rPr>
            <w:noProof/>
            <w:webHidden/>
          </w:rPr>
          <w:fldChar w:fldCharType="end"/>
        </w:r>
      </w:hyperlink>
    </w:p>
    <w:p w14:paraId="009746FD" w14:textId="08EDD498"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0" w:history="1">
        <w:r w:rsidRPr="00602D94">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PODDODAVATELÉ</w:t>
        </w:r>
        <w:r>
          <w:rPr>
            <w:noProof/>
            <w:webHidden/>
          </w:rPr>
          <w:tab/>
        </w:r>
        <w:r>
          <w:rPr>
            <w:noProof/>
            <w:webHidden/>
          </w:rPr>
          <w:fldChar w:fldCharType="begin"/>
        </w:r>
        <w:r>
          <w:rPr>
            <w:noProof/>
            <w:webHidden/>
          </w:rPr>
          <w:instrText xml:space="preserve"> PAGEREF _Toc157885600 \h </w:instrText>
        </w:r>
        <w:r>
          <w:rPr>
            <w:noProof/>
            <w:webHidden/>
          </w:rPr>
        </w:r>
        <w:r>
          <w:rPr>
            <w:noProof/>
            <w:webHidden/>
          </w:rPr>
          <w:fldChar w:fldCharType="separate"/>
        </w:r>
        <w:r w:rsidR="00923728">
          <w:rPr>
            <w:noProof/>
            <w:webHidden/>
          </w:rPr>
          <w:t>16</w:t>
        </w:r>
        <w:r>
          <w:rPr>
            <w:noProof/>
            <w:webHidden/>
          </w:rPr>
          <w:fldChar w:fldCharType="end"/>
        </w:r>
      </w:hyperlink>
    </w:p>
    <w:p w14:paraId="468AFE93" w14:textId="00467A4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1" w:history="1">
        <w:r w:rsidRPr="00602D94">
          <w:rPr>
            <w:rStyle w:val="Hypertextovodkaz"/>
          </w:rPr>
          <w:t>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BEZPEČNOST</w:t>
        </w:r>
        <w:r>
          <w:rPr>
            <w:noProof/>
            <w:webHidden/>
          </w:rPr>
          <w:tab/>
        </w:r>
        <w:r>
          <w:rPr>
            <w:noProof/>
            <w:webHidden/>
          </w:rPr>
          <w:fldChar w:fldCharType="begin"/>
        </w:r>
        <w:r>
          <w:rPr>
            <w:noProof/>
            <w:webHidden/>
          </w:rPr>
          <w:instrText xml:space="preserve"> PAGEREF _Toc157885601 \h </w:instrText>
        </w:r>
        <w:r>
          <w:rPr>
            <w:noProof/>
            <w:webHidden/>
          </w:rPr>
        </w:r>
        <w:r>
          <w:rPr>
            <w:noProof/>
            <w:webHidden/>
          </w:rPr>
          <w:fldChar w:fldCharType="separate"/>
        </w:r>
        <w:r w:rsidR="00923728">
          <w:rPr>
            <w:noProof/>
            <w:webHidden/>
          </w:rPr>
          <w:t>18</w:t>
        </w:r>
        <w:r>
          <w:rPr>
            <w:noProof/>
            <w:webHidden/>
          </w:rPr>
          <w:fldChar w:fldCharType="end"/>
        </w:r>
      </w:hyperlink>
    </w:p>
    <w:p w14:paraId="5D551CC0" w14:textId="0A2634E6"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2" w:history="1">
        <w:r w:rsidRPr="00602D94">
          <w:rPr>
            <w:rStyle w:val="Hypertextovodkaz"/>
          </w:rPr>
          <w:t>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PŘEDÁNÍ A PŘEVZETÍ DÍLA</w:t>
        </w:r>
        <w:r>
          <w:rPr>
            <w:noProof/>
            <w:webHidden/>
          </w:rPr>
          <w:tab/>
        </w:r>
        <w:r>
          <w:rPr>
            <w:noProof/>
            <w:webHidden/>
          </w:rPr>
          <w:fldChar w:fldCharType="begin"/>
        </w:r>
        <w:r>
          <w:rPr>
            <w:noProof/>
            <w:webHidden/>
          </w:rPr>
          <w:instrText xml:space="preserve"> PAGEREF _Toc157885602 \h </w:instrText>
        </w:r>
        <w:r>
          <w:rPr>
            <w:noProof/>
            <w:webHidden/>
          </w:rPr>
        </w:r>
        <w:r>
          <w:rPr>
            <w:noProof/>
            <w:webHidden/>
          </w:rPr>
          <w:fldChar w:fldCharType="separate"/>
        </w:r>
        <w:r w:rsidR="00923728">
          <w:rPr>
            <w:noProof/>
            <w:webHidden/>
          </w:rPr>
          <w:t>19</w:t>
        </w:r>
        <w:r>
          <w:rPr>
            <w:noProof/>
            <w:webHidden/>
          </w:rPr>
          <w:fldChar w:fldCharType="end"/>
        </w:r>
      </w:hyperlink>
    </w:p>
    <w:p w14:paraId="253CE4C4" w14:textId="731541AA"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3" w:history="1">
        <w:r w:rsidRPr="00602D94">
          <w:rPr>
            <w:rStyle w:val="Hypertextovodkaz"/>
          </w:rPr>
          <w:t>10.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DOKONČENÍ DÍLA</w:t>
        </w:r>
        <w:r>
          <w:rPr>
            <w:noProof/>
            <w:webHidden/>
          </w:rPr>
          <w:tab/>
        </w:r>
        <w:r>
          <w:rPr>
            <w:noProof/>
            <w:webHidden/>
          </w:rPr>
          <w:fldChar w:fldCharType="begin"/>
        </w:r>
        <w:r>
          <w:rPr>
            <w:noProof/>
            <w:webHidden/>
          </w:rPr>
          <w:instrText xml:space="preserve"> PAGEREF _Toc157885603 \h </w:instrText>
        </w:r>
        <w:r>
          <w:rPr>
            <w:noProof/>
            <w:webHidden/>
          </w:rPr>
        </w:r>
        <w:r>
          <w:rPr>
            <w:noProof/>
            <w:webHidden/>
          </w:rPr>
          <w:fldChar w:fldCharType="separate"/>
        </w:r>
        <w:r w:rsidR="00923728">
          <w:rPr>
            <w:noProof/>
            <w:webHidden/>
          </w:rPr>
          <w:t>21</w:t>
        </w:r>
        <w:r>
          <w:rPr>
            <w:noProof/>
            <w:webHidden/>
          </w:rPr>
          <w:fldChar w:fldCharType="end"/>
        </w:r>
      </w:hyperlink>
    </w:p>
    <w:p w14:paraId="2C210613" w14:textId="362B570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4" w:history="1">
        <w:r w:rsidRPr="00602D94">
          <w:rPr>
            <w:rStyle w:val="Hypertextovodkaz"/>
          </w:rPr>
          <w:t>11.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AKCEPTACE DOKUMENTŮ</w:t>
        </w:r>
        <w:r>
          <w:rPr>
            <w:noProof/>
            <w:webHidden/>
          </w:rPr>
          <w:tab/>
        </w:r>
        <w:r>
          <w:rPr>
            <w:noProof/>
            <w:webHidden/>
          </w:rPr>
          <w:fldChar w:fldCharType="begin"/>
        </w:r>
        <w:r>
          <w:rPr>
            <w:noProof/>
            <w:webHidden/>
          </w:rPr>
          <w:instrText xml:space="preserve"> PAGEREF _Toc157885604 \h </w:instrText>
        </w:r>
        <w:r>
          <w:rPr>
            <w:noProof/>
            <w:webHidden/>
          </w:rPr>
        </w:r>
        <w:r>
          <w:rPr>
            <w:noProof/>
            <w:webHidden/>
          </w:rPr>
          <w:fldChar w:fldCharType="separate"/>
        </w:r>
        <w:r w:rsidR="00923728">
          <w:rPr>
            <w:noProof/>
            <w:webHidden/>
          </w:rPr>
          <w:t>22</w:t>
        </w:r>
        <w:r>
          <w:rPr>
            <w:noProof/>
            <w:webHidden/>
          </w:rPr>
          <w:fldChar w:fldCharType="end"/>
        </w:r>
      </w:hyperlink>
    </w:p>
    <w:p w14:paraId="09F2DCB3" w14:textId="5E29C699"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5" w:history="1">
        <w:r w:rsidRPr="00602D94">
          <w:rPr>
            <w:rStyle w:val="Hypertextovodkaz"/>
          </w:rPr>
          <w:t>12.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CENA DÍLA</w:t>
        </w:r>
        <w:r>
          <w:rPr>
            <w:noProof/>
            <w:webHidden/>
          </w:rPr>
          <w:tab/>
        </w:r>
        <w:r>
          <w:rPr>
            <w:noProof/>
            <w:webHidden/>
          </w:rPr>
          <w:fldChar w:fldCharType="begin"/>
        </w:r>
        <w:r>
          <w:rPr>
            <w:noProof/>
            <w:webHidden/>
          </w:rPr>
          <w:instrText xml:space="preserve"> PAGEREF _Toc157885605 \h </w:instrText>
        </w:r>
        <w:r>
          <w:rPr>
            <w:noProof/>
            <w:webHidden/>
          </w:rPr>
        </w:r>
        <w:r>
          <w:rPr>
            <w:noProof/>
            <w:webHidden/>
          </w:rPr>
          <w:fldChar w:fldCharType="separate"/>
        </w:r>
        <w:r w:rsidR="00923728">
          <w:rPr>
            <w:noProof/>
            <w:webHidden/>
          </w:rPr>
          <w:t>22</w:t>
        </w:r>
        <w:r>
          <w:rPr>
            <w:noProof/>
            <w:webHidden/>
          </w:rPr>
          <w:fldChar w:fldCharType="end"/>
        </w:r>
      </w:hyperlink>
    </w:p>
    <w:p w14:paraId="450971AE" w14:textId="48D7086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6" w:history="1">
        <w:r w:rsidRPr="00602D94">
          <w:rPr>
            <w:rStyle w:val="Hypertextovodkaz"/>
          </w:rPr>
          <w:t>13.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PLATEBNÍ PODMÍNKY</w:t>
        </w:r>
        <w:r>
          <w:rPr>
            <w:noProof/>
            <w:webHidden/>
          </w:rPr>
          <w:tab/>
        </w:r>
        <w:r>
          <w:rPr>
            <w:noProof/>
            <w:webHidden/>
          </w:rPr>
          <w:fldChar w:fldCharType="begin"/>
        </w:r>
        <w:r>
          <w:rPr>
            <w:noProof/>
            <w:webHidden/>
          </w:rPr>
          <w:instrText xml:space="preserve"> PAGEREF _Toc157885606 \h </w:instrText>
        </w:r>
        <w:r>
          <w:rPr>
            <w:noProof/>
            <w:webHidden/>
          </w:rPr>
        </w:r>
        <w:r>
          <w:rPr>
            <w:noProof/>
            <w:webHidden/>
          </w:rPr>
          <w:fldChar w:fldCharType="separate"/>
        </w:r>
        <w:r w:rsidR="00923728">
          <w:rPr>
            <w:noProof/>
            <w:webHidden/>
          </w:rPr>
          <w:t>23</w:t>
        </w:r>
        <w:r>
          <w:rPr>
            <w:noProof/>
            <w:webHidden/>
          </w:rPr>
          <w:fldChar w:fldCharType="end"/>
        </w:r>
      </w:hyperlink>
    </w:p>
    <w:p w14:paraId="165AF1F6" w14:textId="2E8ACA1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7" w:history="1">
        <w:r w:rsidRPr="00602D94">
          <w:rPr>
            <w:rStyle w:val="Hypertextovodkaz"/>
          </w:rPr>
          <w:t>14.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PROVEDENÍ DÍLA</w:t>
        </w:r>
        <w:r>
          <w:rPr>
            <w:noProof/>
            <w:webHidden/>
          </w:rPr>
          <w:tab/>
        </w:r>
        <w:r>
          <w:rPr>
            <w:noProof/>
            <w:webHidden/>
          </w:rPr>
          <w:fldChar w:fldCharType="begin"/>
        </w:r>
        <w:r>
          <w:rPr>
            <w:noProof/>
            <w:webHidden/>
          </w:rPr>
          <w:instrText xml:space="preserve"> PAGEREF _Toc157885607 \h </w:instrText>
        </w:r>
        <w:r>
          <w:rPr>
            <w:noProof/>
            <w:webHidden/>
          </w:rPr>
        </w:r>
        <w:r>
          <w:rPr>
            <w:noProof/>
            <w:webHidden/>
          </w:rPr>
          <w:fldChar w:fldCharType="separate"/>
        </w:r>
        <w:r w:rsidR="00923728">
          <w:rPr>
            <w:noProof/>
            <w:webHidden/>
          </w:rPr>
          <w:t>24</w:t>
        </w:r>
        <w:r>
          <w:rPr>
            <w:noProof/>
            <w:webHidden/>
          </w:rPr>
          <w:fldChar w:fldCharType="end"/>
        </w:r>
      </w:hyperlink>
    </w:p>
    <w:p w14:paraId="3A01245D" w14:textId="12ECAB2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8" w:history="1">
        <w:r w:rsidRPr="00602D94">
          <w:rPr>
            <w:rStyle w:val="Hypertextovodkaz"/>
          </w:rPr>
          <w:t>15.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ODSTRANĚNÍ VAD</w:t>
        </w:r>
        <w:r>
          <w:rPr>
            <w:noProof/>
            <w:webHidden/>
          </w:rPr>
          <w:tab/>
        </w:r>
        <w:r>
          <w:rPr>
            <w:noProof/>
            <w:webHidden/>
          </w:rPr>
          <w:fldChar w:fldCharType="begin"/>
        </w:r>
        <w:r>
          <w:rPr>
            <w:noProof/>
            <w:webHidden/>
          </w:rPr>
          <w:instrText xml:space="preserve"> PAGEREF _Toc157885608 \h </w:instrText>
        </w:r>
        <w:r>
          <w:rPr>
            <w:noProof/>
            <w:webHidden/>
          </w:rPr>
        </w:r>
        <w:r>
          <w:rPr>
            <w:noProof/>
            <w:webHidden/>
          </w:rPr>
          <w:fldChar w:fldCharType="separate"/>
        </w:r>
        <w:r w:rsidR="00923728">
          <w:rPr>
            <w:noProof/>
            <w:webHidden/>
          </w:rPr>
          <w:t>26</w:t>
        </w:r>
        <w:r>
          <w:rPr>
            <w:noProof/>
            <w:webHidden/>
          </w:rPr>
          <w:fldChar w:fldCharType="end"/>
        </w:r>
      </w:hyperlink>
    </w:p>
    <w:p w14:paraId="58DCCDE3" w14:textId="341BC565"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9" w:history="1">
        <w:r w:rsidRPr="00602D94">
          <w:rPr>
            <w:rStyle w:val="Hypertextovodkaz"/>
          </w:rPr>
          <w:t>16.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VLASTNICKÁ PRÁVA A UŽÍVACÍ PRÁVA</w:t>
        </w:r>
        <w:r>
          <w:rPr>
            <w:noProof/>
            <w:webHidden/>
          </w:rPr>
          <w:tab/>
        </w:r>
        <w:r>
          <w:rPr>
            <w:noProof/>
            <w:webHidden/>
          </w:rPr>
          <w:fldChar w:fldCharType="begin"/>
        </w:r>
        <w:r>
          <w:rPr>
            <w:noProof/>
            <w:webHidden/>
          </w:rPr>
          <w:instrText xml:space="preserve"> PAGEREF _Toc157885609 \h </w:instrText>
        </w:r>
        <w:r>
          <w:rPr>
            <w:noProof/>
            <w:webHidden/>
          </w:rPr>
        </w:r>
        <w:r>
          <w:rPr>
            <w:noProof/>
            <w:webHidden/>
          </w:rPr>
          <w:fldChar w:fldCharType="separate"/>
        </w:r>
        <w:r w:rsidR="00923728">
          <w:rPr>
            <w:noProof/>
            <w:webHidden/>
          </w:rPr>
          <w:t>26</w:t>
        </w:r>
        <w:r>
          <w:rPr>
            <w:noProof/>
            <w:webHidden/>
          </w:rPr>
          <w:fldChar w:fldCharType="end"/>
        </w:r>
      </w:hyperlink>
    </w:p>
    <w:p w14:paraId="29D36FF5" w14:textId="008810D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0" w:history="1">
        <w:r w:rsidRPr="00602D94">
          <w:rPr>
            <w:rStyle w:val="Hypertextovodkaz"/>
          </w:rPr>
          <w:t>17.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ZMĚNOVÉ ŘÍZENÍ</w:t>
        </w:r>
        <w:r>
          <w:rPr>
            <w:noProof/>
            <w:webHidden/>
          </w:rPr>
          <w:tab/>
        </w:r>
        <w:r>
          <w:rPr>
            <w:noProof/>
            <w:webHidden/>
          </w:rPr>
          <w:fldChar w:fldCharType="begin"/>
        </w:r>
        <w:r>
          <w:rPr>
            <w:noProof/>
            <w:webHidden/>
          </w:rPr>
          <w:instrText xml:space="preserve"> PAGEREF _Toc157885610 \h </w:instrText>
        </w:r>
        <w:r>
          <w:rPr>
            <w:noProof/>
            <w:webHidden/>
          </w:rPr>
        </w:r>
        <w:r>
          <w:rPr>
            <w:noProof/>
            <w:webHidden/>
          </w:rPr>
          <w:fldChar w:fldCharType="separate"/>
        </w:r>
        <w:r w:rsidR="00923728">
          <w:rPr>
            <w:noProof/>
            <w:webHidden/>
          </w:rPr>
          <w:t>27</w:t>
        </w:r>
        <w:r>
          <w:rPr>
            <w:noProof/>
            <w:webHidden/>
          </w:rPr>
          <w:fldChar w:fldCharType="end"/>
        </w:r>
      </w:hyperlink>
    </w:p>
    <w:p w14:paraId="2F7AD276" w14:textId="1C02A7C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1" w:history="1">
        <w:r w:rsidRPr="00602D94">
          <w:rPr>
            <w:rStyle w:val="Hypertextovodkaz"/>
          </w:rPr>
          <w:t>18.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ŠKODU A ZPROŠTĚNÍ POVINNOSTI K JEJÍ NÁHRADĚ</w:t>
        </w:r>
        <w:r>
          <w:rPr>
            <w:noProof/>
            <w:webHidden/>
          </w:rPr>
          <w:tab/>
        </w:r>
        <w:r>
          <w:rPr>
            <w:noProof/>
            <w:webHidden/>
          </w:rPr>
          <w:fldChar w:fldCharType="begin"/>
        </w:r>
        <w:r>
          <w:rPr>
            <w:noProof/>
            <w:webHidden/>
          </w:rPr>
          <w:instrText xml:space="preserve"> PAGEREF _Toc157885611 \h </w:instrText>
        </w:r>
        <w:r>
          <w:rPr>
            <w:noProof/>
            <w:webHidden/>
          </w:rPr>
        </w:r>
        <w:r>
          <w:rPr>
            <w:noProof/>
            <w:webHidden/>
          </w:rPr>
          <w:fldChar w:fldCharType="separate"/>
        </w:r>
        <w:r w:rsidR="00923728">
          <w:rPr>
            <w:noProof/>
            <w:webHidden/>
          </w:rPr>
          <w:t>28</w:t>
        </w:r>
        <w:r>
          <w:rPr>
            <w:noProof/>
            <w:webHidden/>
          </w:rPr>
          <w:fldChar w:fldCharType="end"/>
        </w:r>
      </w:hyperlink>
    </w:p>
    <w:p w14:paraId="15E8C526" w14:textId="3AE4BC5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2" w:history="1">
        <w:r w:rsidRPr="00602D94">
          <w:rPr>
            <w:rStyle w:val="Hypertextovodkaz"/>
          </w:rPr>
          <w:t>19.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VADY A ZÁRUKY</w:t>
        </w:r>
        <w:r>
          <w:rPr>
            <w:noProof/>
            <w:webHidden/>
          </w:rPr>
          <w:tab/>
        </w:r>
        <w:r>
          <w:rPr>
            <w:noProof/>
            <w:webHidden/>
          </w:rPr>
          <w:fldChar w:fldCharType="begin"/>
        </w:r>
        <w:r>
          <w:rPr>
            <w:noProof/>
            <w:webHidden/>
          </w:rPr>
          <w:instrText xml:space="preserve"> PAGEREF _Toc157885612 \h </w:instrText>
        </w:r>
        <w:r>
          <w:rPr>
            <w:noProof/>
            <w:webHidden/>
          </w:rPr>
        </w:r>
        <w:r>
          <w:rPr>
            <w:noProof/>
            <w:webHidden/>
          </w:rPr>
          <w:fldChar w:fldCharType="separate"/>
        </w:r>
        <w:r w:rsidR="00923728">
          <w:rPr>
            <w:noProof/>
            <w:webHidden/>
          </w:rPr>
          <w:t>29</w:t>
        </w:r>
        <w:r>
          <w:rPr>
            <w:noProof/>
            <w:webHidden/>
          </w:rPr>
          <w:fldChar w:fldCharType="end"/>
        </w:r>
      </w:hyperlink>
    </w:p>
    <w:p w14:paraId="1DDFF2D6" w14:textId="18C952D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3" w:history="1">
        <w:r w:rsidRPr="00602D94">
          <w:rPr>
            <w:rStyle w:val="Hypertextovodkaz"/>
          </w:rPr>
          <w:t>20.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SMLUVNÍ POKUTA A ÚROK Z PRODLENÍ</w:t>
        </w:r>
        <w:r>
          <w:rPr>
            <w:noProof/>
            <w:webHidden/>
          </w:rPr>
          <w:tab/>
        </w:r>
        <w:r>
          <w:rPr>
            <w:noProof/>
            <w:webHidden/>
          </w:rPr>
          <w:fldChar w:fldCharType="begin"/>
        </w:r>
        <w:r>
          <w:rPr>
            <w:noProof/>
            <w:webHidden/>
          </w:rPr>
          <w:instrText xml:space="preserve"> PAGEREF _Toc157885613 \h </w:instrText>
        </w:r>
        <w:r>
          <w:rPr>
            <w:noProof/>
            <w:webHidden/>
          </w:rPr>
        </w:r>
        <w:r>
          <w:rPr>
            <w:noProof/>
            <w:webHidden/>
          </w:rPr>
          <w:fldChar w:fldCharType="separate"/>
        </w:r>
        <w:r w:rsidR="00923728">
          <w:rPr>
            <w:noProof/>
            <w:webHidden/>
          </w:rPr>
          <w:t>31</w:t>
        </w:r>
        <w:r>
          <w:rPr>
            <w:noProof/>
            <w:webHidden/>
          </w:rPr>
          <w:fldChar w:fldCharType="end"/>
        </w:r>
      </w:hyperlink>
    </w:p>
    <w:p w14:paraId="3373BFC7" w14:textId="6B1FE4B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4" w:history="1">
        <w:r w:rsidRPr="00602D94">
          <w:rPr>
            <w:rStyle w:val="Hypertextovodkaz"/>
          </w:rPr>
          <w:t>21.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OBJEDNATELE</w:t>
        </w:r>
        <w:r>
          <w:rPr>
            <w:noProof/>
            <w:webHidden/>
          </w:rPr>
          <w:tab/>
        </w:r>
        <w:r>
          <w:rPr>
            <w:noProof/>
            <w:webHidden/>
          </w:rPr>
          <w:fldChar w:fldCharType="begin"/>
        </w:r>
        <w:r>
          <w:rPr>
            <w:noProof/>
            <w:webHidden/>
          </w:rPr>
          <w:instrText xml:space="preserve"> PAGEREF _Toc157885614 \h </w:instrText>
        </w:r>
        <w:r>
          <w:rPr>
            <w:noProof/>
            <w:webHidden/>
          </w:rPr>
        </w:r>
        <w:r>
          <w:rPr>
            <w:noProof/>
            <w:webHidden/>
          </w:rPr>
          <w:fldChar w:fldCharType="separate"/>
        </w:r>
        <w:r w:rsidR="00923728">
          <w:rPr>
            <w:noProof/>
            <w:webHidden/>
          </w:rPr>
          <w:t>34</w:t>
        </w:r>
        <w:r>
          <w:rPr>
            <w:noProof/>
            <w:webHidden/>
          </w:rPr>
          <w:fldChar w:fldCharType="end"/>
        </w:r>
      </w:hyperlink>
    </w:p>
    <w:p w14:paraId="7A910C6E" w14:textId="4F0DF29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5" w:history="1">
        <w:r w:rsidRPr="00602D94">
          <w:rPr>
            <w:rStyle w:val="Hypertextovodkaz"/>
          </w:rPr>
          <w:t>22.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ZHOTOVITELE A NÁROKY ZHOTOVITELE</w:t>
        </w:r>
        <w:r>
          <w:rPr>
            <w:noProof/>
            <w:webHidden/>
          </w:rPr>
          <w:tab/>
        </w:r>
        <w:r>
          <w:rPr>
            <w:noProof/>
            <w:webHidden/>
          </w:rPr>
          <w:fldChar w:fldCharType="begin"/>
        </w:r>
        <w:r>
          <w:rPr>
            <w:noProof/>
            <w:webHidden/>
          </w:rPr>
          <w:instrText xml:space="preserve"> PAGEREF _Toc157885615 \h </w:instrText>
        </w:r>
        <w:r>
          <w:rPr>
            <w:noProof/>
            <w:webHidden/>
          </w:rPr>
        </w:r>
        <w:r>
          <w:rPr>
            <w:noProof/>
            <w:webHidden/>
          </w:rPr>
          <w:fldChar w:fldCharType="separate"/>
        </w:r>
        <w:r w:rsidR="00923728">
          <w:rPr>
            <w:noProof/>
            <w:webHidden/>
          </w:rPr>
          <w:t>36</w:t>
        </w:r>
        <w:r>
          <w:rPr>
            <w:noProof/>
            <w:webHidden/>
          </w:rPr>
          <w:fldChar w:fldCharType="end"/>
        </w:r>
      </w:hyperlink>
    </w:p>
    <w:p w14:paraId="2996E1AE" w14:textId="0AC5B4C0"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6" w:history="1">
        <w:r w:rsidRPr="00602D94">
          <w:rPr>
            <w:rStyle w:val="Hypertextovodkaz"/>
          </w:rPr>
          <w:t>23.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ŘEŠENÍ SPORŮ</w:t>
        </w:r>
        <w:r>
          <w:rPr>
            <w:noProof/>
            <w:webHidden/>
          </w:rPr>
          <w:tab/>
        </w:r>
        <w:r>
          <w:rPr>
            <w:noProof/>
            <w:webHidden/>
          </w:rPr>
          <w:fldChar w:fldCharType="begin"/>
        </w:r>
        <w:r>
          <w:rPr>
            <w:noProof/>
            <w:webHidden/>
          </w:rPr>
          <w:instrText xml:space="preserve"> PAGEREF _Toc157885616 \h </w:instrText>
        </w:r>
        <w:r>
          <w:rPr>
            <w:noProof/>
            <w:webHidden/>
          </w:rPr>
        </w:r>
        <w:r>
          <w:rPr>
            <w:noProof/>
            <w:webHidden/>
          </w:rPr>
          <w:fldChar w:fldCharType="separate"/>
        </w:r>
        <w:r w:rsidR="00923728">
          <w:rPr>
            <w:noProof/>
            <w:webHidden/>
          </w:rPr>
          <w:t>37</w:t>
        </w:r>
        <w:r>
          <w:rPr>
            <w:noProof/>
            <w:webHidden/>
          </w:rPr>
          <w:fldChar w:fldCharType="end"/>
        </w:r>
      </w:hyperlink>
    </w:p>
    <w:p w14:paraId="494825E3" w14:textId="1C5CA4A8" w:rsidR="00AD0C7B" w:rsidRDefault="00BD7E91" w:rsidP="008D03B9">
      <w:r>
        <w:fldChar w:fldCharType="end"/>
      </w:r>
    </w:p>
    <w:p w14:paraId="6FE250CD" w14:textId="77777777" w:rsidR="00AD0C7B" w:rsidRDefault="00AD0C7B">
      <w:r>
        <w:br w:type="page"/>
      </w:r>
    </w:p>
    <w:p w14:paraId="5842B26C" w14:textId="77777777" w:rsidR="005F7CEA" w:rsidRPr="005F7CEA" w:rsidRDefault="005F7CEA" w:rsidP="005F7CEA">
      <w:pPr>
        <w:pStyle w:val="Textbezodsazen"/>
        <w:rPr>
          <w:rStyle w:val="Tun"/>
        </w:rPr>
      </w:pPr>
      <w:bookmarkStart w:id="0" w:name="_Toc389559699"/>
      <w:bookmarkStart w:id="1" w:name="_Toc397429847"/>
      <w:bookmarkStart w:id="2" w:name="_Ref433028040"/>
      <w:bookmarkStart w:id="3" w:name="_Toc1048197"/>
      <w:r w:rsidRPr="005F7CEA">
        <w:rPr>
          <w:rStyle w:val="Tun"/>
        </w:rPr>
        <w:lastRenderedPageBreak/>
        <w:t>Toto jsou Obchodní podmínky ke Smlouvě</w:t>
      </w:r>
      <w:r w:rsidR="00143482">
        <w:rPr>
          <w:rStyle w:val="Tun"/>
        </w:rPr>
        <w:t xml:space="preserve"> a </w:t>
      </w:r>
      <w:r w:rsidRPr="005F7CEA">
        <w:rPr>
          <w:rStyle w:val="Tun"/>
        </w:rPr>
        <w:t>jsou zde upravena všechna práva</w:t>
      </w:r>
      <w:r w:rsidR="00143482">
        <w:rPr>
          <w:rStyle w:val="Tun"/>
        </w:rPr>
        <w:t xml:space="preserve"> a </w:t>
      </w:r>
      <w:r w:rsidRPr="005F7CEA">
        <w:rPr>
          <w:rStyle w:val="Tun"/>
        </w:rPr>
        <w:t>povinnosti neupravené ve Smlouvě.</w:t>
      </w:r>
    </w:p>
    <w:p w14:paraId="11C3AD15" w14:textId="77777777" w:rsidR="005F7CEA" w:rsidRDefault="005F7CEA" w:rsidP="005F7CEA">
      <w:pPr>
        <w:pStyle w:val="Nadpis1-1"/>
      </w:pPr>
      <w:bookmarkStart w:id="4" w:name="_Toc151403302"/>
      <w:bookmarkStart w:id="5" w:name="_Toc157885594"/>
      <w:r>
        <w:t>DEFINICE POJMŮ</w:t>
      </w:r>
      <w:bookmarkEnd w:id="4"/>
      <w:bookmarkEnd w:id="5"/>
    </w:p>
    <w:p w14:paraId="1AD3BBEC" w14:textId="77777777" w:rsidR="005F7CEA" w:rsidRDefault="005F7CEA" w:rsidP="005F7CEA">
      <w:pPr>
        <w:pStyle w:val="Text1-1"/>
      </w:pPr>
      <w:r>
        <w:t>Pokud ze smyslu či významu jednotlivých ustanovení těchto Obchodních podmínek či definic uvedených ve Smlouvě (bez příloh) nevyplývá jinak, mají pojmy</w:t>
      </w:r>
      <w:r w:rsidR="00143482">
        <w:t xml:space="preserve"> v </w:t>
      </w:r>
      <w:r>
        <w:t>těchto Obchodních podmínkách</w:t>
      </w:r>
      <w:r w:rsidR="00143482">
        <w:t xml:space="preserve"> a </w:t>
      </w:r>
      <w:r>
        <w:t>ve Smlouvě</w:t>
      </w:r>
      <w:r w:rsidR="00143482">
        <w:t xml:space="preserve"> s </w:t>
      </w:r>
      <w:r>
        <w:t>velkým počátečním písmenem význam uvedený níže:</w:t>
      </w:r>
    </w:p>
    <w:tbl>
      <w:tblPr>
        <w:tblStyle w:val="Mkatabulky"/>
        <w:tblW w:w="8108" w:type="dxa"/>
        <w:tblInd w:w="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312"/>
        <w:gridCol w:w="5796"/>
      </w:tblGrid>
      <w:tr w:rsidR="00E065B7" w:rsidRPr="00E065B7" w14:paraId="7FC2D8B0" w14:textId="77777777" w:rsidTr="7BFD0495">
        <w:tc>
          <w:tcPr>
            <w:tcW w:w="2312" w:type="dxa"/>
          </w:tcPr>
          <w:p w14:paraId="47DD168A" w14:textId="653D710E" w:rsidR="00E065B7" w:rsidRPr="00E95DA9" w:rsidRDefault="00B03E57" w:rsidP="2FDB0DB8">
            <w:pPr>
              <w:pStyle w:val="Tabulka"/>
              <w:rPr>
                <w:b/>
                <w:bCs/>
              </w:rPr>
            </w:pPr>
            <w:r w:rsidRPr="2FDB0DB8">
              <w:rPr>
                <w:b/>
                <w:bCs/>
              </w:rPr>
              <w:t>B</w:t>
            </w:r>
            <w:r w:rsidR="00E065B7" w:rsidRPr="2FDB0DB8">
              <w:rPr>
                <w:b/>
                <w:bCs/>
              </w:rPr>
              <w:t xml:space="preserve">ankovní záruka </w:t>
            </w:r>
          </w:p>
        </w:tc>
        <w:tc>
          <w:tcPr>
            <w:tcW w:w="5796" w:type="dxa"/>
          </w:tcPr>
          <w:p w14:paraId="07B682C1" w14:textId="535F1547" w:rsidR="00E065B7" w:rsidRPr="00E065B7" w:rsidRDefault="00424AE6" w:rsidP="00EF2D50">
            <w:pPr>
              <w:pStyle w:val="Tabulka"/>
            </w:pPr>
            <w:r>
              <w:t xml:space="preserve">je </w:t>
            </w:r>
            <w:r w:rsidR="00E065B7" w:rsidRPr="00E065B7">
              <w:t>finanční záruka ve smyslu ust. § 2029 odst. 1 zákona č. 89/2012 Sb., občanského zákoníku, vydána českou bankou nebo jinou českou osobou oprávněnou vydávat bankovní záruky</w:t>
            </w:r>
            <w:r w:rsidR="00143482">
              <w:t xml:space="preserve"> v </w:t>
            </w:r>
            <w:r w:rsidR="00E065B7" w:rsidRPr="00E065B7">
              <w:t>rámci podnikání nebo zahraniční bankou (kreditní institucí) se sídlem</w:t>
            </w:r>
            <w:r w:rsidR="00143482">
              <w:t xml:space="preserve"> v </w:t>
            </w:r>
            <w:r w:rsidR="00E065B7" w:rsidRPr="00E065B7">
              <w:t>členském státu EU</w:t>
            </w:r>
            <w:r w:rsidR="00143482">
              <w:t xml:space="preserve"> s </w:t>
            </w:r>
            <w:r w:rsidR="00E065B7" w:rsidRPr="00E065B7">
              <w:t>pobočkou</w:t>
            </w:r>
            <w:r w:rsidR="00143482">
              <w:t xml:space="preserve"> v </w:t>
            </w:r>
            <w:r w:rsidR="00E065B7" w:rsidRPr="00E065B7">
              <w:t xml:space="preserve">České republice (dále jen </w:t>
            </w:r>
            <w:r w:rsidR="00E065B7" w:rsidRPr="001631B0">
              <w:t>„česká banka“) nebo zahraniční bankou (kreditní institucí) se sídlem</w:t>
            </w:r>
            <w:r w:rsidR="00143482" w:rsidRPr="001631B0">
              <w:t xml:space="preserve"> v </w:t>
            </w:r>
            <w:r w:rsidR="00E065B7" w:rsidRPr="001631B0">
              <w:t>členském státu EU působící</w:t>
            </w:r>
            <w:r w:rsidR="00143482" w:rsidRPr="001631B0">
              <w:t xml:space="preserve"> v </w:t>
            </w:r>
            <w:r w:rsidR="00E065B7" w:rsidRPr="001631B0">
              <w:t>České republice na základě práva volného pohybu služeb (dále jen „zahraniční banka“) ve prospě</w:t>
            </w:r>
            <w:r w:rsidR="00B03E57">
              <w:t xml:space="preserve">ch Objednatele jako oprávněného, </w:t>
            </w:r>
            <w:r w:rsidR="00B03E57" w:rsidRPr="00311BA9">
              <w:t>která musí být zaručena českou bankou oprávněnou vydávat bankovní záruky v rámci svého podnikání</w:t>
            </w:r>
            <w:r>
              <w:t>.</w:t>
            </w:r>
          </w:p>
        </w:tc>
      </w:tr>
      <w:tr w:rsidR="00E13395" w:rsidRPr="00E065B7" w14:paraId="29D1F69D" w14:textId="77777777" w:rsidTr="7BFD0495">
        <w:tc>
          <w:tcPr>
            <w:tcW w:w="2312" w:type="dxa"/>
          </w:tcPr>
          <w:p w14:paraId="541DCA30" w14:textId="6D84F2FD" w:rsidR="00E13395" w:rsidRPr="2FDB0DB8" w:rsidRDefault="3AC15F8C" w:rsidP="2FDB0DB8">
            <w:pPr>
              <w:pStyle w:val="Tabulka"/>
              <w:rPr>
                <w:b/>
                <w:bCs/>
              </w:rPr>
            </w:pPr>
            <w:r w:rsidRPr="7BFD0495">
              <w:rPr>
                <w:b/>
                <w:bCs/>
              </w:rPr>
              <w:t>Bankovní záruka za zálohu</w:t>
            </w:r>
          </w:p>
        </w:tc>
        <w:tc>
          <w:tcPr>
            <w:tcW w:w="5796" w:type="dxa"/>
          </w:tcPr>
          <w:p w14:paraId="15E2688F" w14:textId="34253DBA" w:rsidR="00E13395" w:rsidRDefault="00E13395" w:rsidP="00EF2D50">
            <w:pPr>
              <w:pStyle w:val="Tabulka"/>
            </w:pPr>
            <w:r>
              <w:t>je Bankovní záruka podle čl. 5 Smlouvy.</w:t>
            </w:r>
          </w:p>
        </w:tc>
      </w:tr>
      <w:tr w:rsidR="00E065B7" w:rsidRPr="00E065B7" w14:paraId="52E070EE" w14:textId="77777777" w:rsidTr="7BFD0495">
        <w:tc>
          <w:tcPr>
            <w:tcW w:w="2312" w:type="dxa"/>
          </w:tcPr>
          <w:p w14:paraId="70FFC914" w14:textId="77777777" w:rsidR="00E065B7" w:rsidRPr="00E95DA9" w:rsidRDefault="00E065B7" w:rsidP="00E95DA9">
            <w:pPr>
              <w:pStyle w:val="Tabulka"/>
              <w:rPr>
                <w:b/>
              </w:rPr>
            </w:pPr>
            <w:r w:rsidRPr="00E95DA9">
              <w:rPr>
                <w:b/>
              </w:rPr>
              <w:t xml:space="preserve">Cena Díla </w:t>
            </w:r>
          </w:p>
        </w:tc>
        <w:tc>
          <w:tcPr>
            <w:tcW w:w="5796" w:type="dxa"/>
          </w:tcPr>
          <w:p w14:paraId="1FD1E8E6" w14:textId="3AC7154C" w:rsidR="00E065B7" w:rsidRPr="00E065B7" w:rsidRDefault="00424AE6" w:rsidP="00E95DA9">
            <w:pPr>
              <w:pStyle w:val="Tabulka"/>
            </w:pPr>
            <w:r>
              <w:t xml:space="preserve">je </w:t>
            </w:r>
            <w:r w:rsidR="00E065B7" w:rsidRPr="00E065B7">
              <w:t>částka specifikovaná jako Cena Díla</w:t>
            </w:r>
            <w:r w:rsidR="00143482">
              <w:t xml:space="preserve"> v </w:t>
            </w:r>
            <w:r w:rsidR="00E065B7" w:rsidRPr="00E065B7">
              <w:t>článku 3 Smlouvy</w:t>
            </w:r>
            <w:r w:rsidR="00143482">
              <w:t xml:space="preserve"> a v </w:t>
            </w:r>
            <w:r w:rsidR="00E065B7" w:rsidRPr="00E065B7">
              <w:t>příloze č. 4 Smlouvy</w:t>
            </w:r>
            <w:r>
              <w:t>.</w:t>
            </w:r>
          </w:p>
        </w:tc>
      </w:tr>
      <w:tr w:rsidR="00E065B7" w:rsidRPr="00E065B7" w14:paraId="21ACF515" w14:textId="77777777" w:rsidTr="7BFD0495">
        <w:tc>
          <w:tcPr>
            <w:tcW w:w="2312" w:type="dxa"/>
          </w:tcPr>
          <w:p w14:paraId="07594F34" w14:textId="77777777" w:rsidR="00E065B7" w:rsidRPr="00E95DA9" w:rsidRDefault="00E065B7" w:rsidP="00E95DA9">
            <w:pPr>
              <w:pStyle w:val="Tabulka"/>
              <w:rPr>
                <w:b/>
              </w:rPr>
            </w:pPr>
            <w:r w:rsidRPr="00E95DA9">
              <w:rPr>
                <w:b/>
              </w:rPr>
              <w:t xml:space="preserve">Část Díla </w:t>
            </w:r>
          </w:p>
        </w:tc>
        <w:tc>
          <w:tcPr>
            <w:tcW w:w="5796" w:type="dxa"/>
          </w:tcPr>
          <w:p w14:paraId="08403138" w14:textId="6183B129" w:rsidR="00E065B7" w:rsidRPr="00E065B7" w:rsidRDefault="00424AE6" w:rsidP="00E95DA9">
            <w:pPr>
              <w:pStyle w:val="Tabulka"/>
            </w:pPr>
            <w:r>
              <w:t xml:space="preserve">je </w:t>
            </w:r>
            <w:r w:rsidR="00E065B7" w:rsidRPr="00E065B7">
              <w:t>objekt</w:t>
            </w:r>
            <w:r>
              <w:t xml:space="preserve"> stavební části (SO)</w:t>
            </w:r>
            <w:r w:rsidR="00E065B7" w:rsidRPr="00E065B7">
              <w:t xml:space="preserve">, </w:t>
            </w:r>
            <w:r>
              <w:t>objekt technologické části</w:t>
            </w:r>
            <w:r w:rsidR="00DE3B32">
              <w:t>, resp. technické a technologické zařízení</w:t>
            </w:r>
            <w:r>
              <w:t xml:space="preserve"> (PS) </w:t>
            </w:r>
            <w:r w:rsidR="00E065B7" w:rsidRPr="00E065B7">
              <w:t>nebo jiná část plnění vymezená</w:t>
            </w:r>
            <w:r w:rsidR="00143482">
              <w:t xml:space="preserve"> v </w:t>
            </w:r>
            <w:r w:rsidR="00E065B7" w:rsidRPr="00E065B7">
              <w:t>Harmonogramu postupu prací</w:t>
            </w:r>
            <w:r>
              <w:t>.</w:t>
            </w:r>
          </w:p>
        </w:tc>
      </w:tr>
      <w:tr w:rsidR="00E065B7" w:rsidRPr="00E065B7" w14:paraId="4E17BFB4" w14:textId="77777777" w:rsidTr="7BFD0495">
        <w:tc>
          <w:tcPr>
            <w:tcW w:w="2312" w:type="dxa"/>
          </w:tcPr>
          <w:p w14:paraId="0342E1E7" w14:textId="77777777" w:rsidR="00E065B7" w:rsidRPr="00E95DA9" w:rsidRDefault="00E065B7" w:rsidP="00E95DA9">
            <w:pPr>
              <w:pStyle w:val="Tabulka"/>
              <w:rPr>
                <w:b/>
              </w:rPr>
            </w:pPr>
            <w:r w:rsidRPr="00E95DA9">
              <w:rPr>
                <w:b/>
              </w:rPr>
              <w:t xml:space="preserve">Den zahájení prací </w:t>
            </w:r>
          </w:p>
        </w:tc>
        <w:tc>
          <w:tcPr>
            <w:tcW w:w="5796" w:type="dxa"/>
          </w:tcPr>
          <w:p w14:paraId="37E10208" w14:textId="14305BEC" w:rsidR="00E065B7" w:rsidRPr="00E065B7" w:rsidRDefault="00424AE6" w:rsidP="00E95DA9">
            <w:pPr>
              <w:pStyle w:val="Tabulka"/>
            </w:pPr>
            <w:r>
              <w:t>je d</w:t>
            </w:r>
            <w:r w:rsidRPr="00E065B7">
              <w:t xml:space="preserve">en </w:t>
            </w:r>
            <w:r w:rsidR="00E065B7" w:rsidRPr="00E065B7">
              <w:t>nabytí účinnosti Smlouvy</w:t>
            </w:r>
            <w:r>
              <w:t>.</w:t>
            </w:r>
            <w:r w:rsidR="00E065B7" w:rsidRPr="00E065B7">
              <w:t xml:space="preserve"> </w:t>
            </w:r>
          </w:p>
        </w:tc>
      </w:tr>
      <w:tr w:rsidR="00E065B7" w:rsidRPr="00E065B7" w14:paraId="3BC1DEB5" w14:textId="77777777" w:rsidTr="7BFD0495">
        <w:trPr>
          <w:trHeight w:val="465"/>
        </w:trPr>
        <w:tc>
          <w:tcPr>
            <w:tcW w:w="2312" w:type="dxa"/>
          </w:tcPr>
          <w:p w14:paraId="00224239" w14:textId="77777777" w:rsidR="00E065B7" w:rsidRPr="00E95DA9" w:rsidRDefault="00E065B7" w:rsidP="00DA2600">
            <w:pPr>
              <w:pStyle w:val="Tabulka"/>
              <w:jc w:val="left"/>
              <w:rPr>
                <w:b/>
              </w:rPr>
            </w:pPr>
            <w:r w:rsidRPr="00E95DA9">
              <w:rPr>
                <w:b/>
              </w:rPr>
              <w:t xml:space="preserve">Den zahájení stavebních prací </w:t>
            </w:r>
          </w:p>
        </w:tc>
        <w:tc>
          <w:tcPr>
            <w:tcW w:w="5796" w:type="dxa"/>
            <w:tcBorders>
              <w:left w:val="nil"/>
            </w:tcBorders>
          </w:tcPr>
          <w:p w14:paraId="3D53326A" w14:textId="386A930D" w:rsidR="00E065B7" w:rsidRPr="00E065B7" w:rsidRDefault="00424AE6" w:rsidP="00E95DA9">
            <w:pPr>
              <w:pStyle w:val="Tabulka"/>
            </w:pPr>
            <w:r>
              <w:t xml:space="preserve">je den </w:t>
            </w:r>
            <w:r w:rsidR="00E065B7">
              <w:t xml:space="preserve">předání Staveniště dle odst. </w:t>
            </w:r>
            <w:r w:rsidR="00294FA1">
              <w:t>2.1</w:t>
            </w:r>
            <w:r w:rsidR="00E065B7">
              <w:t xml:space="preserve"> </w:t>
            </w:r>
            <w:r w:rsidR="279DF7C4">
              <w:t xml:space="preserve">VTP, </w:t>
            </w:r>
            <w:r w:rsidR="2CF6555E">
              <w:t xml:space="preserve">pokud Příloha č. 2b) Smlouvy obsahuje VTP, </w:t>
            </w:r>
            <w:r w:rsidR="279DF7C4">
              <w:t>nebo dle odst. 4.1.1 ZTP</w:t>
            </w:r>
            <w:r w:rsidR="00C155DE">
              <w:t xml:space="preserve">, </w:t>
            </w:r>
            <w:r w:rsidR="5ADC0697">
              <w:t>pokud Příloha č. 2b) obsahuje ZTP</w:t>
            </w:r>
            <w:r>
              <w:t>.</w:t>
            </w:r>
            <w:r w:rsidR="00E065B7">
              <w:t xml:space="preserve"> </w:t>
            </w:r>
          </w:p>
        </w:tc>
      </w:tr>
      <w:tr w:rsidR="00E065B7" w:rsidRPr="00E065B7" w14:paraId="68AEB9A9" w14:textId="77777777" w:rsidTr="7BFD0495">
        <w:tc>
          <w:tcPr>
            <w:tcW w:w="2312" w:type="dxa"/>
          </w:tcPr>
          <w:p w14:paraId="17899196" w14:textId="77777777" w:rsidR="00E065B7" w:rsidRPr="00E95DA9" w:rsidRDefault="00E065B7" w:rsidP="00E95DA9">
            <w:pPr>
              <w:pStyle w:val="Tabulka"/>
              <w:rPr>
                <w:b/>
              </w:rPr>
            </w:pPr>
            <w:r w:rsidRPr="00E95DA9">
              <w:rPr>
                <w:b/>
              </w:rPr>
              <w:t xml:space="preserve">Dílo </w:t>
            </w:r>
          </w:p>
        </w:tc>
        <w:tc>
          <w:tcPr>
            <w:tcW w:w="5796" w:type="dxa"/>
          </w:tcPr>
          <w:p w14:paraId="13A2D414" w14:textId="13E1B0E2" w:rsidR="00E065B7" w:rsidRPr="00E065B7" w:rsidRDefault="00424AE6" w:rsidP="00E95DA9">
            <w:pPr>
              <w:pStyle w:val="Tabulka"/>
            </w:pPr>
            <w:r>
              <w:t xml:space="preserve">je </w:t>
            </w:r>
            <w:r w:rsidR="00E065B7" w:rsidRPr="00E065B7">
              <w:t>plnění, které je ve Smlouvě definované jako „Dílo“</w:t>
            </w:r>
            <w:r>
              <w:t>.</w:t>
            </w:r>
            <w:r w:rsidR="00E065B7" w:rsidRPr="00E065B7">
              <w:t xml:space="preserve"> </w:t>
            </w:r>
          </w:p>
        </w:tc>
      </w:tr>
      <w:tr w:rsidR="00E065B7" w:rsidRPr="00E065B7" w14:paraId="67957538" w14:textId="77777777" w:rsidTr="7BFD0495">
        <w:tc>
          <w:tcPr>
            <w:tcW w:w="2312" w:type="dxa"/>
          </w:tcPr>
          <w:p w14:paraId="121583A8" w14:textId="77777777" w:rsidR="00E065B7" w:rsidRPr="00E95DA9" w:rsidRDefault="00E065B7" w:rsidP="00E95DA9">
            <w:pPr>
              <w:pStyle w:val="Tabulka"/>
              <w:rPr>
                <w:b/>
              </w:rPr>
            </w:pPr>
            <w:r w:rsidRPr="00E95DA9">
              <w:rPr>
                <w:b/>
              </w:rPr>
              <w:t>Dodatečná výluka</w:t>
            </w:r>
          </w:p>
        </w:tc>
        <w:tc>
          <w:tcPr>
            <w:tcW w:w="5796" w:type="dxa"/>
          </w:tcPr>
          <w:p w14:paraId="5E686FCA" w14:textId="5A0CB39F" w:rsidR="00E065B7" w:rsidRPr="00E065B7" w:rsidRDefault="00424AE6" w:rsidP="00E95DA9">
            <w:pPr>
              <w:pStyle w:val="Tabulka"/>
            </w:pPr>
            <w:r>
              <w:t xml:space="preserve">je </w:t>
            </w:r>
            <w:r w:rsidR="00E065B7" w:rsidRPr="00E065B7">
              <w:t>výluka na trati poskytnutá Objednatelem</w:t>
            </w:r>
            <w:r w:rsidR="00143482">
              <w:t xml:space="preserve"> v </w:t>
            </w:r>
            <w:r w:rsidR="00E065B7" w:rsidRPr="00E065B7">
              <w:t>souladu</w:t>
            </w:r>
            <w:r w:rsidR="00143482">
              <w:t xml:space="preserve"> s </w:t>
            </w:r>
            <w:r w:rsidR="00E065B7" w:rsidRPr="00E065B7">
              <w:t>odst.</w:t>
            </w:r>
            <w:r w:rsidR="00143482">
              <w:t> </w:t>
            </w:r>
            <w:r w:rsidR="00E065B7" w:rsidRPr="00E065B7">
              <w:t>3.15 Obchodních podmínek</w:t>
            </w:r>
            <w:r>
              <w:t>.</w:t>
            </w:r>
          </w:p>
        </w:tc>
      </w:tr>
      <w:tr w:rsidR="00E065B7" w:rsidRPr="00E065B7" w14:paraId="723C86E5" w14:textId="77777777" w:rsidTr="7BFD0495">
        <w:tc>
          <w:tcPr>
            <w:tcW w:w="2312" w:type="dxa"/>
          </w:tcPr>
          <w:p w14:paraId="6BBEC134" w14:textId="77777777" w:rsidR="00E065B7" w:rsidRPr="00E95DA9" w:rsidRDefault="00E065B7" w:rsidP="00E95DA9">
            <w:pPr>
              <w:pStyle w:val="Tabulka"/>
              <w:rPr>
                <w:b/>
              </w:rPr>
            </w:pPr>
            <w:r w:rsidRPr="00E95DA9">
              <w:rPr>
                <w:b/>
              </w:rPr>
              <w:t>Dokumentace Zhotovitele</w:t>
            </w:r>
          </w:p>
        </w:tc>
        <w:tc>
          <w:tcPr>
            <w:tcW w:w="5796" w:type="dxa"/>
          </w:tcPr>
          <w:p w14:paraId="1006DC42" w14:textId="7AA14211" w:rsidR="00E065B7" w:rsidRPr="00E065B7" w:rsidRDefault="00424AE6" w:rsidP="00E95DA9">
            <w:pPr>
              <w:pStyle w:val="Tabulka"/>
            </w:pPr>
            <w:r>
              <w:t xml:space="preserve">je </w:t>
            </w:r>
            <w:r w:rsidR="00E065B7" w:rsidRPr="00E065B7">
              <w:t>dokumentace zpracovaná Zhotovitelem</w:t>
            </w:r>
            <w:r w:rsidR="00143482">
              <w:t xml:space="preserve"> v </w:t>
            </w:r>
            <w:r w:rsidR="00E065B7" w:rsidRPr="00E065B7">
              <w:t>souvislosti</w:t>
            </w:r>
            <w:r w:rsidR="00143482">
              <w:t xml:space="preserve"> s </w:t>
            </w:r>
            <w:r w:rsidR="00E065B7" w:rsidRPr="00E065B7">
              <w:t>prováděním Díla,</w:t>
            </w:r>
            <w:r w:rsidR="00143482">
              <w:t xml:space="preserve"> z </w:t>
            </w:r>
            <w:r w:rsidR="00E065B7" w:rsidRPr="00E065B7">
              <w:t>jejíž povahy vyplývá, že má být</w:t>
            </w:r>
            <w:r w:rsidR="00143482">
              <w:t xml:space="preserve"> v </w:t>
            </w:r>
            <w:r w:rsidR="00E065B7" w:rsidRPr="00E065B7">
              <w:t>průběhu provádění Díla nebo po jeho dokončení předána Objednateli</w:t>
            </w:r>
            <w:r w:rsidR="00170F18">
              <w:t>.</w:t>
            </w:r>
          </w:p>
        </w:tc>
      </w:tr>
      <w:tr w:rsidR="00982457" w:rsidRPr="00E065B7" w14:paraId="235E1677" w14:textId="77777777" w:rsidTr="7BFD0495">
        <w:tc>
          <w:tcPr>
            <w:tcW w:w="2312" w:type="dxa"/>
          </w:tcPr>
          <w:p w14:paraId="4B59D712" w14:textId="0E33CC41" w:rsidR="00982457" w:rsidRDefault="00424AE6" w:rsidP="00E95DA9">
            <w:pPr>
              <w:pStyle w:val="Tabulka"/>
              <w:rPr>
                <w:b/>
              </w:rPr>
            </w:pPr>
            <w:r>
              <w:rPr>
                <w:b/>
              </w:rPr>
              <w:t>GDPR</w:t>
            </w:r>
          </w:p>
        </w:tc>
        <w:tc>
          <w:tcPr>
            <w:tcW w:w="5796" w:type="dxa"/>
          </w:tcPr>
          <w:p w14:paraId="509C9DC9" w14:textId="13FAAA38" w:rsidR="00982457" w:rsidRDefault="00170F18" w:rsidP="00E95DA9">
            <w:pPr>
              <w:pStyle w:val="Tabulka"/>
            </w:pPr>
            <w:r>
              <w:t xml:space="preserve">je </w:t>
            </w:r>
            <w:r w:rsidR="00424AE6" w:rsidRPr="00156A07">
              <w:t xml:space="preserve">obecné nařízení o ochraně osobních údajů podle </w:t>
            </w:r>
            <w:r w:rsidR="00424AE6" w:rsidRPr="00A16180">
              <w:t>zákon</w:t>
            </w:r>
            <w:r w:rsidR="00424AE6">
              <w:t>a</w:t>
            </w:r>
            <w:r w:rsidR="00424AE6" w:rsidRPr="00A16180">
              <w:t xml:space="preserve"> č. 110/2019 Sb., o zpracování osobních údajů</w:t>
            </w:r>
            <w:r w:rsidR="00424AE6">
              <w:t>,</w:t>
            </w:r>
            <w:r w:rsidR="00424AE6" w:rsidRPr="00A16180">
              <w:t xml:space="preserve"> </w:t>
            </w:r>
            <w:r w:rsidR="00424AE6">
              <w:t xml:space="preserve">v návaznosti na </w:t>
            </w:r>
            <w:r w:rsidR="00424AE6" w:rsidRPr="00156A07">
              <w:t>nařízení Evropského parlamentu a Rady (EU) 2016/679 ze dne 27. dubna 2016 o ochraně fyzických osob v souvislosti se zapracováním osobních údajů a o volném pohybu těchto údajů a o zrušení směrnice 95/46 ES</w:t>
            </w:r>
            <w:r>
              <w:t>.</w:t>
            </w:r>
          </w:p>
        </w:tc>
      </w:tr>
      <w:tr w:rsidR="00E065B7" w:rsidRPr="00E065B7" w14:paraId="3860D632" w14:textId="77777777" w:rsidTr="7BFD0495">
        <w:tc>
          <w:tcPr>
            <w:tcW w:w="2312" w:type="dxa"/>
          </w:tcPr>
          <w:p w14:paraId="171004DE" w14:textId="4EC9B928" w:rsidR="00E065B7" w:rsidRPr="00E95DA9" w:rsidRDefault="00E065B7" w:rsidP="00E95DA9">
            <w:pPr>
              <w:pStyle w:val="Tabulka"/>
              <w:rPr>
                <w:b/>
              </w:rPr>
            </w:pPr>
            <w:r w:rsidRPr="00E95DA9">
              <w:rPr>
                <w:b/>
              </w:rPr>
              <w:t>Harmonogram postupu prací</w:t>
            </w:r>
          </w:p>
        </w:tc>
        <w:tc>
          <w:tcPr>
            <w:tcW w:w="5796" w:type="dxa"/>
          </w:tcPr>
          <w:p w14:paraId="5C976DEC" w14:textId="03E848BA" w:rsidR="00E065B7" w:rsidRPr="00E065B7" w:rsidRDefault="00170F18" w:rsidP="00E95DA9">
            <w:pPr>
              <w:pStyle w:val="Tabulka"/>
            </w:pPr>
            <w:r>
              <w:t xml:space="preserve">je </w:t>
            </w:r>
            <w:r w:rsidR="00E065B7" w:rsidRPr="00E065B7">
              <w:t>grafické znázornění postupu provádění Díla, které je přiloženo ke Smlouvě jako příloha č. 5</w:t>
            </w:r>
            <w:r>
              <w:t>.</w:t>
            </w:r>
          </w:p>
        </w:tc>
      </w:tr>
      <w:tr w:rsidR="00E065B7" w:rsidRPr="00E065B7" w14:paraId="5788A5AD" w14:textId="77777777" w:rsidTr="7BFD0495">
        <w:tc>
          <w:tcPr>
            <w:tcW w:w="2312" w:type="dxa"/>
          </w:tcPr>
          <w:p w14:paraId="7605FF5F" w14:textId="3813845B" w:rsidR="00E065B7" w:rsidRPr="00E95DA9" w:rsidRDefault="00E065B7" w:rsidP="00E95DA9">
            <w:pPr>
              <w:pStyle w:val="Tabulka"/>
              <w:rPr>
                <w:b/>
              </w:rPr>
            </w:pPr>
          </w:p>
        </w:tc>
        <w:tc>
          <w:tcPr>
            <w:tcW w:w="5796" w:type="dxa"/>
          </w:tcPr>
          <w:p w14:paraId="5F22DD17" w14:textId="2AE954B1" w:rsidR="00E065B7" w:rsidRPr="00E065B7" w:rsidRDefault="00E065B7" w:rsidP="00E95DA9">
            <w:pPr>
              <w:pStyle w:val="Tabulka"/>
            </w:pPr>
          </w:p>
        </w:tc>
      </w:tr>
      <w:tr w:rsidR="00E065B7" w:rsidRPr="00E065B7" w14:paraId="6632222F" w14:textId="77777777" w:rsidTr="7BFD0495">
        <w:tc>
          <w:tcPr>
            <w:tcW w:w="2312" w:type="dxa"/>
          </w:tcPr>
          <w:p w14:paraId="3048D463" w14:textId="77777777" w:rsidR="00E065B7" w:rsidRPr="00E95DA9" w:rsidRDefault="00E065B7" w:rsidP="00E95DA9">
            <w:pPr>
              <w:pStyle w:val="Tabulka"/>
              <w:rPr>
                <w:b/>
              </w:rPr>
            </w:pPr>
            <w:r w:rsidRPr="00E95DA9">
              <w:rPr>
                <w:b/>
              </w:rPr>
              <w:t>Jiná oprávněná osoba</w:t>
            </w:r>
          </w:p>
        </w:tc>
        <w:tc>
          <w:tcPr>
            <w:tcW w:w="5796" w:type="dxa"/>
          </w:tcPr>
          <w:p w14:paraId="75089B13" w14:textId="54187270" w:rsidR="00E065B7" w:rsidRPr="00E065B7" w:rsidRDefault="00170F18" w:rsidP="00E95DA9">
            <w:pPr>
              <w:pStyle w:val="Tabulka"/>
            </w:pPr>
            <w:r>
              <w:t xml:space="preserve">je </w:t>
            </w:r>
            <w:r w:rsidR="00E065B7" w:rsidRPr="00E065B7">
              <w:t>třetí osoba, která je oprávněna vůči Zhotoviteli uplatňovat práva</w:t>
            </w:r>
            <w:r w:rsidR="00143482">
              <w:t xml:space="preserve"> z </w:t>
            </w:r>
            <w:r w:rsidR="00E065B7" w:rsidRPr="00E065B7">
              <w:t>odpovědnosti za vady</w:t>
            </w:r>
            <w:r>
              <w:t>.</w:t>
            </w:r>
          </w:p>
        </w:tc>
      </w:tr>
      <w:tr w:rsidR="00E065B7" w:rsidRPr="00E065B7" w14:paraId="52315C1C" w14:textId="77777777" w:rsidTr="7BFD0495">
        <w:tc>
          <w:tcPr>
            <w:tcW w:w="2312" w:type="dxa"/>
          </w:tcPr>
          <w:p w14:paraId="2C564FB3" w14:textId="77777777" w:rsidR="00E065B7" w:rsidRPr="00E95DA9" w:rsidRDefault="00E065B7" w:rsidP="00E95DA9">
            <w:pPr>
              <w:pStyle w:val="Tabulka"/>
              <w:rPr>
                <w:b/>
              </w:rPr>
            </w:pPr>
            <w:r w:rsidRPr="00E95DA9">
              <w:rPr>
                <w:b/>
              </w:rPr>
              <w:t>Koordinátor BOZP</w:t>
            </w:r>
          </w:p>
        </w:tc>
        <w:tc>
          <w:tcPr>
            <w:tcW w:w="5796" w:type="dxa"/>
          </w:tcPr>
          <w:p w14:paraId="063C4BB7" w14:textId="7CC59A49" w:rsidR="00E065B7" w:rsidRPr="00E065B7" w:rsidRDefault="00170F18" w:rsidP="00E95DA9">
            <w:pPr>
              <w:pStyle w:val="Tabulka"/>
            </w:pPr>
            <w:r>
              <w:t xml:space="preserve">je </w:t>
            </w:r>
            <w:r w:rsidR="00E065B7" w:rsidRPr="00E065B7">
              <w:t>koordinátor bezpečnosti</w:t>
            </w:r>
            <w:r w:rsidR="00143482">
              <w:t xml:space="preserve"> a </w:t>
            </w:r>
            <w:r w:rsidR="00E065B7" w:rsidRPr="00E065B7">
              <w:t>ochrany zdraví při práci, dle zákona č.</w:t>
            </w:r>
            <w:r w:rsidR="00143482">
              <w:t> </w:t>
            </w:r>
            <w:r w:rsidR="00E065B7" w:rsidRPr="00E065B7">
              <w:t>309/2006 Sb.,</w:t>
            </w:r>
            <w:r w:rsidR="00143482">
              <w:t xml:space="preserve"> o </w:t>
            </w:r>
            <w:r w:rsidR="00E065B7" w:rsidRPr="00E065B7">
              <w:t>zajištění dalších podmínek bezpečnosti</w:t>
            </w:r>
            <w:r w:rsidR="00143482">
              <w:t xml:space="preserve"> a </w:t>
            </w:r>
            <w:r w:rsidR="00E065B7" w:rsidRPr="00E065B7">
              <w:t>ochrany zdraví při práci, ve znění pozdějších předpisů</w:t>
            </w:r>
            <w:r>
              <w:t>.</w:t>
            </w:r>
          </w:p>
        </w:tc>
      </w:tr>
      <w:tr w:rsidR="00E065B7" w:rsidRPr="00E065B7" w14:paraId="45EE96AE" w14:textId="77777777" w:rsidTr="7BFD0495">
        <w:tc>
          <w:tcPr>
            <w:tcW w:w="2312" w:type="dxa"/>
          </w:tcPr>
          <w:p w14:paraId="4AA77397" w14:textId="77777777" w:rsidR="00E065B7" w:rsidRPr="00E95DA9" w:rsidRDefault="00E065B7" w:rsidP="00E95DA9">
            <w:pPr>
              <w:pStyle w:val="Tabulka"/>
              <w:rPr>
                <w:b/>
              </w:rPr>
            </w:pPr>
            <w:r w:rsidRPr="00E95DA9">
              <w:rPr>
                <w:b/>
              </w:rPr>
              <w:t xml:space="preserve">Měřící protokol </w:t>
            </w:r>
          </w:p>
        </w:tc>
        <w:tc>
          <w:tcPr>
            <w:tcW w:w="5796" w:type="dxa"/>
          </w:tcPr>
          <w:p w14:paraId="150A4465" w14:textId="5861A087" w:rsidR="00E065B7" w:rsidRPr="00E065B7" w:rsidRDefault="00170F18" w:rsidP="00E95DA9">
            <w:pPr>
              <w:pStyle w:val="Tabulka"/>
            </w:pPr>
            <w:r>
              <w:t xml:space="preserve">je </w:t>
            </w:r>
            <w:r w:rsidR="00E065B7" w:rsidRPr="00E065B7">
              <w:t>dokument zaznamenávající výsledek měření</w:t>
            </w:r>
            <w:r w:rsidR="00143482">
              <w:t xml:space="preserve"> a </w:t>
            </w:r>
            <w:r w:rsidR="00E065B7" w:rsidRPr="00E065B7">
              <w:t>kontroly ceny příslušné Části Díla</w:t>
            </w:r>
            <w:r>
              <w:t>.</w:t>
            </w:r>
          </w:p>
        </w:tc>
      </w:tr>
      <w:tr w:rsidR="00E065B7" w:rsidRPr="00E065B7" w14:paraId="1C00D84E" w14:textId="77777777" w:rsidTr="7BFD0495">
        <w:tc>
          <w:tcPr>
            <w:tcW w:w="2312" w:type="dxa"/>
          </w:tcPr>
          <w:p w14:paraId="6D176FB1" w14:textId="77777777" w:rsidR="00E065B7" w:rsidRPr="00E95DA9" w:rsidRDefault="00E065B7" w:rsidP="00E95DA9">
            <w:pPr>
              <w:pStyle w:val="Tabulka"/>
              <w:rPr>
                <w:b/>
              </w:rPr>
            </w:pPr>
            <w:r w:rsidRPr="00E95DA9">
              <w:rPr>
                <w:b/>
              </w:rPr>
              <w:t>Nabídka Zhotovitele</w:t>
            </w:r>
          </w:p>
        </w:tc>
        <w:tc>
          <w:tcPr>
            <w:tcW w:w="5796" w:type="dxa"/>
          </w:tcPr>
          <w:p w14:paraId="3724DB61" w14:textId="6C2846F5" w:rsidR="00E065B7" w:rsidRPr="00E065B7" w:rsidRDefault="00170F18" w:rsidP="00E95DA9">
            <w:pPr>
              <w:pStyle w:val="Tabulka"/>
            </w:pPr>
            <w:r>
              <w:t xml:space="preserve">je </w:t>
            </w:r>
            <w:r w:rsidR="00E065B7" w:rsidRPr="00E065B7">
              <w:t>nabídka Zhotovitele jako účastníka</w:t>
            </w:r>
            <w:r w:rsidR="00143482">
              <w:t xml:space="preserve"> v</w:t>
            </w:r>
            <w:r w:rsidR="006C684D">
              <w:t>e</w:t>
            </w:r>
            <w:r w:rsidR="00143482">
              <w:t> </w:t>
            </w:r>
            <w:r w:rsidR="006C684D">
              <w:t>výběrovém</w:t>
            </w:r>
            <w:r w:rsidR="006C684D" w:rsidRPr="00E065B7">
              <w:t xml:space="preserve"> </w:t>
            </w:r>
            <w:r w:rsidR="00E065B7" w:rsidRPr="00E065B7">
              <w:t>řízení na Veřejnou zakázku</w:t>
            </w:r>
            <w:r>
              <w:t>.</w:t>
            </w:r>
            <w:r w:rsidR="00E065B7" w:rsidRPr="00E065B7">
              <w:t xml:space="preserve"> </w:t>
            </w:r>
          </w:p>
        </w:tc>
      </w:tr>
      <w:tr w:rsidR="00E065B7" w:rsidRPr="00E065B7" w14:paraId="2741D03E" w14:textId="77777777" w:rsidTr="7BFD0495">
        <w:tc>
          <w:tcPr>
            <w:tcW w:w="2312" w:type="dxa"/>
          </w:tcPr>
          <w:p w14:paraId="19BB4B63" w14:textId="77777777" w:rsidR="00955619" w:rsidRDefault="00955619" w:rsidP="00E95DA9">
            <w:pPr>
              <w:pStyle w:val="Tabulka"/>
              <w:rPr>
                <w:b/>
              </w:rPr>
            </w:pPr>
            <w:r>
              <w:rPr>
                <w:b/>
              </w:rPr>
              <w:lastRenderedPageBreak/>
              <w:t>Oznámený subjekt</w:t>
            </w:r>
          </w:p>
          <w:p w14:paraId="6776E76C" w14:textId="2A5B0DB4" w:rsidR="00E065B7" w:rsidRPr="00E95DA9" w:rsidRDefault="00E065B7" w:rsidP="00E95DA9">
            <w:pPr>
              <w:pStyle w:val="Tabulka"/>
              <w:rPr>
                <w:b/>
              </w:rPr>
            </w:pPr>
          </w:p>
        </w:tc>
        <w:tc>
          <w:tcPr>
            <w:tcW w:w="5796" w:type="dxa"/>
          </w:tcPr>
          <w:p w14:paraId="5CA69096" w14:textId="1E350A64" w:rsidR="00955619" w:rsidRDefault="00424AE6" w:rsidP="00E95DA9">
            <w:pPr>
              <w:pStyle w:val="Tabulka"/>
            </w:pPr>
            <w:r>
              <w:t xml:space="preserve">je </w:t>
            </w:r>
            <w:r w:rsidR="00955619">
              <w:t xml:space="preserve">právnická </w:t>
            </w:r>
            <w:r w:rsidR="00955619" w:rsidRPr="00E065B7">
              <w:t xml:space="preserve">osoba, </w:t>
            </w:r>
            <w:r w:rsidR="00955619">
              <w:t>která provádí p</w:t>
            </w:r>
            <w:r w:rsidR="00955619" w:rsidRPr="00364DAB">
              <w:t>osuzování shody nebo vhodnosti pro použití prvku interoperability nebo ES ověřování subsystému,</w:t>
            </w:r>
            <w:r w:rsidR="00955619">
              <w:t xml:space="preserve"> která splňuje požadavky dle </w:t>
            </w:r>
            <w:r w:rsidR="00955619" w:rsidRPr="00364DAB">
              <w:t>§ 49r</w:t>
            </w:r>
            <w:r w:rsidR="00955619">
              <w:t xml:space="preserve"> zákona č. 266/1994 Sb., </w:t>
            </w:r>
            <w:r>
              <w:t xml:space="preserve">zákon </w:t>
            </w:r>
            <w:r w:rsidR="00955619">
              <w:t>o drahách, ve znění pozdějších předpisů (dále jen „</w:t>
            </w:r>
            <w:r w:rsidR="00955619" w:rsidRPr="0062195C">
              <w:rPr>
                <w:i/>
                <w:iCs/>
              </w:rPr>
              <w:t>zákon od drahách“</w:t>
            </w:r>
            <w:r w:rsidR="00955619">
              <w:t>).</w:t>
            </w:r>
          </w:p>
          <w:p w14:paraId="57991830" w14:textId="1C8FA00F" w:rsidR="00E065B7" w:rsidRPr="00E065B7" w:rsidRDefault="00E065B7" w:rsidP="00E95DA9">
            <w:pPr>
              <w:pStyle w:val="Tabulka"/>
            </w:pPr>
          </w:p>
        </w:tc>
      </w:tr>
      <w:tr w:rsidR="00E065B7" w:rsidRPr="00E065B7" w14:paraId="7D1CB710" w14:textId="77777777" w:rsidTr="7BFD0495">
        <w:tc>
          <w:tcPr>
            <w:tcW w:w="2312" w:type="dxa"/>
          </w:tcPr>
          <w:p w14:paraId="22DE9618" w14:textId="77777777" w:rsidR="00E065B7" w:rsidRPr="00E95DA9" w:rsidRDefault="00E065B7" w:rsidP="00E95DA9">
            <w:pPr>
              <w:pStyle w:val="Tabulka"/>
              <w:rPr>
                <w:b/>
              </w:rPr>
            </w:pPr>
            <w:r w:rsidRPr="00E95DA9">
              <w:rPr>
                <w:b/>
              </w:rPr>
              <w:t>Obchodní podmínky</w:t>
            </w:r>
          </w:p>
        </w:tc>
        <w:tc>
          <w:tcPr>
            <w:tcW w:w="5796" w:type="dxa"/>
          </w:tcPr>
          <w:p w14:paraId="5030D9B4" w14:textId="6B9830B6" w:rsidR="00E065B7" w:rsidRPr="00A6656C" w:rsidRDefault="38322CC1" w:rsidP="00E95DA9">
            <w:pPr>
              <w:pStyle w:val="Tabulka"/>
            </w:pPr>
            <w:r w:rsidRPr="00DA2600">
              <w:rPr>
                <w:rFonts w:eastAsia="Verdana" w:cs="Verdana"/>
              </w:rPr>
              <w:t xml:space="preserve"> tento dokument tvořící přílohu Smlouvy, přičemž platí, že všechny odkazy na odstavce v tomto dokumentu, které nemají žádné další upřesnění, jsou odstavce</w:t>
            </w:r>
            <w:r w:rsidR="3F23F31C" w:rsidRPr="00DA2600">
              <w:rPr>
                <w:rFonts w:eastAsia="Verdana" w:cs="Verdana"/>
              </w:rPr>
              <w:t xml:space="preserve"> těchto</w:t>
            </w:r>
            <w:r w:rsidRPr="00DA2600">
              <w:rPr>
                <w:rFonts w:eastAsia="Verdana" w:cs="Verdana"/>
              </w:rPr>
              <w:t xml:space="preserve"> Obchodních podmínek</w:t>
            </w:r>
            <w:r w:rsidRPr="00A6656C">
              <w:t xml:space="preserve"> </w:t>
            </w:r>
          </w:p>
        </w:tc>
      </w:tr>
      <w:tr w:rsidR="00E065B7" w:rsidRPr="00E065B7" w14:paraId="24D1A4E7" w14:textId="77777777" w:rsidTr="7BFD0495">
        <w:tc>
          <w:tcPr>
            <w:tcW w:w="2312" w:type="dxa"/>
          </w:tcPr>
          <w:p w14:paraId="3B36D319" w14:textId="77777777" w:rsidR="00E065B7" w:rsidRDefault="00E065B7" w:rsidP="00E95DA9">
            <w:pPr>
              <w:pStyle w:val="Tabulka"/>
              <w:rPr>
                <w:b/>
              </w:rPr>
            </w:pPr>
            <w:r w:rsidRPr="00E95DA9">
              <w:rPr>
                <w:b/>
              </w:rPr>
              <w:t xml:space="preserve">Objednatel </w:t>
            </w:r>
          </w:p>
          <w:p w14:paraId="21232098" w14:textId="77777777" w:rsidR="001631B0" w:rsidRDefault="001631B0" w:rsidP="00E95DA9">
            <w:pPr>
              <w:pStyle w:val="Tabulka"/>
              <w:rPr>
                <w:b/>
              </w:rPr>
            </w:pPr>
          </w:p>
          <w:p w14:paraId="51A7D780" w14:textId="56B19657" w:rsidR="001631B0" w:rsidRPr="00E95DA9" w:rsidRDefault="00211605" w:rsidP="00E95DA9">
            <w:pPr>
              <w:pStyle w:val="Tabulka"/>
              <w:rPr>
                <w:b/>
              </w:rPr>
            </w:pPr>
            <w:r>
              <w:rPr>
                <w:b/>
              </w:rPr>
              <w:t>Poddodavatel</w:t>
            </w:r>
          </w:p>
        </w:tc>
        <w:tc>
          <w:tcPr>
            <w:tcW w:w="5796" w:type="dxa"/>
          </w:tcPr>
          <w:p w14:paraId="61C99ADE" w14:textId="18925D4B" w:rsidR="00E065B7" w:rsidRPr="00311BA9" w:rsidRDefault="00170F18" w:rsidP="00E95DA9">
            <w:pPr>
              <w:pStyle w:val="Tabulka"/>
            </w:pPr>
            <w:r>
              <w:t xml:space="preserve">je </w:t>
            </w:r>
            <w:r w:rsidR="00E065B7" w:rsidRPr="00311BA9">
              <w:t>smluvní strana, označená ve Smlouvě jako „Objednatel“</w:t>
            </w:r>
            <w:r>
              <w:t>.</w:t>
            </w:r>
          </w:p>
          <w:p w14:paraId="39F79A48" w14:textId="77777777" w:rsidR="001631B0" w:rsidRPr="00311BA9" w:rsidRDefault="001631B0" w:rsidP="00E95DA9">
            <w:pPr>
              <w:pStyle w:val="Tabulka"/>
            </w:pPr>
          </w:p>
          <w:p w14:paraId="2F03188D" w14:textId="2A6B574D" w:rsidR="001631B0" w:rsidRPr="00311BA9" w:rsidRDefault="00211605" w:rsidP="00170F18">
            <w:pPr>
              <w:autoSpaceDE w:val="0"/>
              <w:autoSpaceDN w:val="0"/>
              <w:adjustRightInd w:val="0"/>
              <w:spacing w:after="0" w:line="240" w:lineRule="auto"/>
              <w:rPr>
                <w:rFonts w:ascii="ArialNarrow" w:hAnsi="ArialNarrow" w:cs="ArialNarrow"/>
              </w:rPr>
            </w:pPr>
            <w:r w:rsidRPr="00774635">
              <w:rPr>
                <w:rFonts w:asciiTheme="minorHAnsi" w:hAnsiTheme="minorHAnsi" w:cs="ArialNarrow"/>
                <w:sz w:val="18"/>
                <w:szCs w:val="18"/>
              </w:rPr>
              <w:t xml:space="preserve">je </w:t>
            </w:r>
            <w:r w:rsidRPr="0084683F">
              <w:rPr>
                <w:sz w:val="18"/>
                <w:szCs w:val="18"/>
              </w:rPr>
              <w:t>podzhotovitel, který provádí část plnění Smlouvy namísto Zhotovitele, a to v rozsahu uvedeném v příloze</w:t>
            </w:r>
            <w:r w:rsidRPr="00E065B7">
              <w:t xml:space="preserve"> </w:t>
            </w:r>
            <w:r w:rsidRPr="0084683F">
              <w:rPr>
                <w:sz w:val="18"/>
                <w:szCs w:val="18"/>
              </w:rPr>
              <w:t xml:space="preserve">č. 8 </w:t>
            </w:r>
            <w:r w:rsidRPr="00DA2600">
              <w:rPr>
                <w:sz w:val="18"/>
                <w:szCs w:val="18"/>
              </w:rPr>
              <w:t>Smlouvy</w:t>
            </w:r>
            <w:r>
              <w:t>.</w:t>
            </w:r>
          </w:p>
        </w:tc>
      </w:tr>
      <w:tr w:rsidR="00E065B7" w:rsidRPr="00E065B7" w14:paraId="49030497" w14:textId="77777777" w:rsidTr="7BFD0495">
        <w:tc>
          <w:tcPr>
            <w:tcW w:w="2312" w:type="dxa"/>
          </w:tcPr>
          <w:p w14:paraId="19AFF6EE" w14:textId="77777777" w:rsidR="00E065B7" w:rsidRPr="00E95DA9" w:rsidRDefault="00E065B7" w:rsidP="00E95DA9">
            <w:pPr>
              <w:pStyle w:val="Tabulka"/>
              <w:rPr>
                <w:b/>
              </w:rPr>
            </w:pPr>
            <w:r w:rsidRPr="00E95DA9">
              <w:rPr>
                <w:b/>
              </w:rPr>
              <w:t>Podrobný harmonogram</w:t>
            </w:r>
          </w:p>
        </w:tc>
        <w:tc>
          <w:tcPr>
            <w:tcW w:w="5796" w:type="dxa"/>
          </w:tcPr>
          <w:p w14:paraId="0EA0C71B" w14:textId="3B091421" w:rsidR="00E065B7" w:rsidRPr="00E065B7" w:rsidRDefault="00170F18" w:rsidP="00E95DA9">
            <w:pPr>
              <w:pStyle w:val="Tabulka"/>
            </w:pPr>
            <w:r>
              <w:t xml:space="preserve">je </w:t>
            </w:r>
            <w:r w:rsidR="00E065B7" w:rsidRPr="00E065B7">
              <w:t>dokument blíže specifikující Harmonogram postupu prací pořízený dle postupu</w:t>
            </w:r>
            <w:r w:rsidR="00143482">
              <w:t xml:space="preserve"> a v </w:t>
            </w:r>
            <w:r w:rsidR="00E065B7" w:rsidRPr="00E065B7">
              <w:t>rozsahu dle odst. 3.6 Obchodních podmínek</w:t>
            </w:r>
            <w:r>
              <w:t>.</w:t>
            </w:r>
          </w:p>
        </w:tc>
      </w:tr>
      <w:tr w:rsidR="00525E48" w:rsidRPr="00E065B7" w14:paraId="0EC8A79E" w14:textId="77777777" w:rsidTr="7BFD0495">
        <w:tc>
          <w:tcPr>
            <w:tcW w:w="2312" w:type="dxa"/>
          </w:tcPr>
          <w:p w14:paraId="13D3EE06" w14:textId="45FFFD26" w:rsidR="00525E48" w:rsidRPr="00E95DA9" w:rsidRDefault="00424AE6" w:rsidP="00E95DA9">
            <w:pPr>
              <w:pStyle w:val="Tabulka"/>
              <w:rPr>
                <w:b/>
              </w:rPr>
            </w:pPr>
            <w:r>
              <w:rPr>
                <w:b/>
              </w:rPr>
              <w:t>Pojistná záruka</w:t>
            </w:r>
          </w:p>
        </w:tc>
        <w:tc>
          <w:tcPr>
            <w:tcW w:w="5796" w:type="dxa"/>
          </w:tcPr>
          <w:p w14:paraId="445F1580" w14:textId="44998768" w:rsidR="00525E48" w:rsidRPr="00DF5C51" w:rsidRDefault="00424AE6" w:rsidP="00DA2600">
            <w:pPr>
              <w:autoSpaceDE w:val="0"/>
              <w:autoSpaceDN w:val="0"/>
              <w:adjustRightInd w:val="0"/>
              <w:spacing w:after="0" w:line="240" w:lineRule="auto"/>
              <w:jc w:val="both"/>
              <w:rPr>
                <w:rFonts w:asciiTheme="minorHAnsi" w:hAnsiTheme="minorHAnsi" w:cs="ArialNarrow"/>
              </w:rPr>
            </w:pPr>
            <w:r w:rsidRPr="2FDB0DB8">
              <w:rPr>
                <w:rFonts w:asciiTheme="minorHAnsi" w:hAnsiTheme="minorHAnsi" w:cs="ArialNarrow"/>
                <w:sz w:val="18"/>
                <w:szCs w:val="18"/>
              </w:rPr>
              <w:t>je finanční záruka ve smyslu § 286</w:t>
            </w:r>
            <w:r w:rsidR="0084683F" w:rsidRPr="2FDB0DB8">
              <w:rPr>
                <w:rFonts w:asciiTheme="minorHAnsi" w:hAnsiTheme="minorHAnsi" w:cs="ArialNarrow"/>
                <w:sz w:val="18"/>
                <w:szCs w:val="18"/>
              </w:rPr>
              <w:t>8</w:t>
            </w:r>
            <w:r w:rsidRPr="2FDB0DB8">
              <w:rPr>
                <w:rFonts w:asciiTheme="minorHAnsi" w:hAnsiTheme="minorHAnsi" w:cs="ArialNarrow"/>
                <w:sz w:val="18"/>
                <w:szCs w:val="18"/>
              </w:rPr>
              <w:t>, odst. 2 zákona č. 89/2012 Sb., občanský zákoník, vystavená v souladu se zákonem č. 277/2009 Sb., o pojišťovnictví, českou pojišťovnou oprávněnou vydávat</w:t>
            </w:r>
            <w:r w:rsidR="00170F18" w:rsidRPr="2FDB0DB8">
              <w:rPr>
                <w:rFonts w:asciiTheme="minorHAnsi" w:hAnsiTheme="minorHAnsi" w:cs="ArialNarrow"/>
                <w:sz w:val="18"/>
                <w:szCs w:val="18"/>
              </w:rPr>
              <w:t xml:space="preserve"> </w:t>
            </w:r>
            <w:r w:rsidRPr="2FDB0DB8">
              <w:rPr>
                <w:rFonts w:asciiTheme="minorHAnsi" w:hAnsiTheme="minorHAnsi" w:cs="ArialNarrow"/>
                <w:sz w:val="18"/>
                <w:szCs w:val="18"/>
              </w:rPr>
              <w:t>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r w:rsidR="00170F18" w:rsidRPr="2FDB0DB8">
              <w:rPr>
                <w:rFonts w:asciiTheme="minorHAnsi" w:hAnsiTheme="minorHAnsi" w:cs="ArialNarrow"/>
              </w:rPr>
              <w:t>.</w:t>
            </w:r>
          </w:p>
        </w:tc>
      </w:tr>
      <w:tr w:rsidR="00E67B55" w:rsidRPr="00E065B7" w14:paraId="57CD96FF" w14:textId="77777777" w:rsidTr="7BFD0495">
        <w:tc>
          <w:tcPr>
            <w:tcW w:w="2312" w:type="dxa"/>
          </w:tcPr>
          <w:p w14:paraId="783E0851" w14:textId="6ADF299B" w:rsidR="00E67B55" w:rsidRDefault="00E67B55" w:rsidP="00E95DA9">
            <w:pPr>
              <w:pStyle w:val="Tabulka"/>
              <w:rPr>
                <w:b/>
              </w:rPr>
            </w:pPr>
            <w:r>
              <w:rPr>
                <w:b/>
              </w:rPr>
              <w:t>Pojistná záruka za zálohu</w:t>
            </w:r>
          </w:p>
        </w:tc>
        <w:tc>
          <w:tcPr>
            <w:tcW w:w="5796" w:type="dxa"/>
          </w:tcPr>
          <w:p w14:paraId="7ED1F5BF" w14:textId="70EAEF0F" w:rsidR="00E67B55" w:rsidRPr="2FDB0DB8" w:rsidRDefault="00E67B55" w:rsidP="00DA2600">
            <w:pPr>
              <w:autoSpaceDE w:val="0"/>
              <w:autoSpaceDN w:val="0"/>
              <w:adjustRightInd w:val="0"/>
              <w:spacing w:after="0" w:line="240" w:lineRule="auto"/>
              <w:jc w:val="both"/>
              <w:rPr>
                <w:rFonts w:asciiTheme="minorHAnsi" w:hAnsiTheme="minorHAnsi" w:cs="ArialNarrow"/>
                <w:sz w:val="18"/>
                <w:szCs w:val="18"/>
              </w:rPr>
            </w:pPr>
            <w:r>
              <w:rPr>
                <w:rFonts w:asciiTheme="minorHAnsi" w:hAnsiTheme="minorHAnsi" w:cs="ArialNarrow"/>
                <w:sz w:val="18"/>
                <w:szCs w:val="18"/>
              </w:rPr>
              <w:t>je Pojistná záruka dle čl. 5 Smlouvy.</w:t>
            </w:r>
          </w:p>
        </w:tc>
      </w:tr>
      <w:tr w:rsidR="00DF5C51" w:rsidRPr="00E065B7" w14:paraId="3F3E4DA3" w14:textId="77777777" w:rsidTr="7BFD0495">
        <w:tc>
          <w:tcPr>
            <w:tcW w:w="2312" w:type="dxa"/>
          </w:tcPr>
          <w:p w14:paraId="42D32341" w14:textId="77777777" w:rsidR="00DF5C51" w:rsidRPr="00E95DA9" w:rsidRDefault="00DF5C51" w:rsidP="00DA2600">
            <w:pPr>
              <w:pStyle w:val="Tabulka"/>
              <w:jc w:val="left"/>
              <w:rPr>
                <w:b/>
              </w:rPr>
            </w:pPr>
            <w:r w:rsidRPr="00E95DA9">
              <w:rPr>
                <w:b/>
              </w:rPr>
              <w:t>Projektová dokumentace pro provádění stavby (PDPS)</w:t>
            </w:r>
          </w:p>
        </w:tc>
        <w:tc>
          <w:tcPr>
            <w:tcW w:w="5796" w:type="dxa"/>
          </w:tcPr>
          <w:p w14:paraId="38FC39B3" w14:textId="6715AFC7" w:rsidR="00DF5C51" w:rsidRPr="00E065B7" w:rsidRDefault="001D76DF" w:rsidP="0037271E">
            <w:pPr>
              <w:pStyle w:val="Tabulka"/>
            </w:pPr>
            <w:r>
              <w:t>je projektová dokumentace staveb drah a staveb na dráze pro provádění stavby, která se zpracovává v členění a rozsahu přílohy č. 4 vyhlášky č. 146/2008 Sb. o rozsahu a obsahu projektové dokumentace dopravních staveb</w:t>
            </w:r>
            <w:r w:rsidR="009D7515">
              <w:t xml:space="preserve"> </w:t>
            </w:r>
            <w:r w:rsidR="006C684D">
              <w:t>ve znění účinném ke dni předcházejícímu jejímu zrušení, nebo v členění a rozsahu přílohy č. 3 vyhlášky č. 227/2024 Sb. o rozsahu a obsahu projektové dokumentace staveb dopravní infrastruktury</w:t>
            </w:r>
            <w:r>
              <w:t xml:space="preserve">. </w:t>
            </w:r>
            <w:r w:rsidR="0037271E">
              <w:t>Jedná se o projektovou dokumentaci, jež obsahově i věcně vychází z dokumentace, na jejímž základě byl záměr (stavba) povolen, které dopracovává a rozpracovává do větší podrobnosti a rozsahu potřebných pro výběr zhotovitele stavby ve výběrovém řízení, a to s dodržením zásad transparentnosti, přiměřenosti a rovného zacházení.</w:t>
            </w:r>
          </w:p>
        </w:tc>
      </w:tr>
      <w:tr w:rsidR="001D76DF" w:rsidRPr="00E065B7" w14:paraId="6657FE30" w14:textId="77777777" w:rsidTr="7BFD0495">
        <w:tc>
          <w:tcPr>
            <w:tcW w:w="2312" w:type="dxa"/>
          </w:tcPr>
          <w:p w14:paraId="5435363D" w14:textId="0A23798E" w:rsidR="001D76DF" w:rsidRPr="00E12624" w:rsidRDefault="001D76DF" w:rsidP="00E95DA9">
            <w:pPr>
              <w:pStyle w:val="Tabulka"/>
              <w:rPr>
                <w:b/>
              </w:rPr>
            </w:pPr>
          </w:p>
        </w:tc>
        <w:tc>
          <w:tcPr>
            <w:tcW w:w="5796" w:type="dxa"/>
          </w:tcPr>
          <w:p w14:paraId="186E9BB4" w14:textId="0C03D302" w:rsidR="001D76DF" w:rsidRPr="00E12624" w:rsidRDefault="001D76DF" w:rsidP="00E95DA9">
            <w:pPr>
              <w:pStyle w:val="Tabulka"/>
            </w:pPr>
          </w:p>
        </w:tc>
      </w:tr>
      <w:tr w:rsidR="001D76DF" w:rsidRPr="00E065B7" w14:paraId="78E24D38" w14:textId="77777777" w:rsidTr="7BFD0495">
        <w:tc>
          <w:tcPr>
            <w:tcW w:w="2312" w:type="dxa"/>
          </w:tcPr>
          <w:p w14:paraId="58BF614F" w14:textId="77777777" w:rsidR="001D76DF" w:rsidRPr="00E95DA9" w:rsidRDefault="001D76DF" w:rsidP="00E95DA9">
            <w:pPr>
              <w:pStyle w:val="Tabulka"/>
              <w:rPr>
                <w:b/>
              </w:rPr>
            </w:pPr>
            <w:r w:rsidRPr="00E95DA9">
              <w:rPr>
                <w:b/>
              </w:rPr>
              <w:t>Předávací protokol</w:t>
            </w:r>
          </w:p>
        </w:tc>
        <w:tc>
          <w:tcPr>
            <w:tcW w:w="5796" w:type="dxa"/>
          </w:tcPr>
          <w:p w14:paraId="410506CA" w14:textId="1C088D02" w:rsidR="001D76DF" w:rsidRPr="00E065B7" w:rsidRDefault="0037271E" w:rsidP="00E95DA9">
            <w:pPr>
              <w:pStyle w:val="Tabulka"/>
            </w:pPr>
            <w:r>
              <w:t xml:space="preserve">je </w:t>
            </w:r>
            <w:r w:rsidR="001D76DF" w:rsidRPr="00E065B7">
              <w:t>písemný dokument prokazující předání celého Díla Zhotovitelem</w:t>
            </w:r>
            <w:r w:rsidR="001D76DF">
              <w:t xml:space="preserve"> a </w:t>
            </w:r>
            <w:r w:rsidR="001D76DF" w:rsidRPr="00E065B7">
              <w:t>převzetí Objednatelem</w:t>
            </w:r>
            <w:r>
              <w:t>.</w:t>
            </w:r>
          </w:p>
        </w:tc>
      </w:tr>
      <w:tr w:rsidR="001D76DF" w:rsidRPr="00E065B7" w14:paraId="50EE0574" w14:textId="77777777" w:rsidTr="7BFD0495">
        <w:tc>
          <w:tcPr>
            <w:tcW w:w="2312" w:type="dxa"/>
          </w:tcPr>
          <w:p w14:paraId="1CB95562" w14:textId="77777777" w:rsidR="001D76DF" w:rsidRPr="00E95DA9" w:rsidRDefault="001D76DF" w:rsidP="00E95DA9">
            <w:pPr>
              <w:pStyle w:val="Tabulka"/>
              <w:rPr>
                <w:b/>
              </w:rPr>
            </w:pPr>
            <w:r w:rsidRPr="00E95DA9">
              <w:rPr>
                <w:b/>
              </w:rPr>
              <w:t>Překročená výluka</w:t>
            </w:r>
          </w:p>
        </w:tc>
        <w:tc>
          <w:tcPr>
            <w:tcW w:w="5796" w:type="dxa"/>
          </w:tcPr>
          <w:p w14:paraId="0D0D43C8" w14:textId="151331D5" w:rsidR="001D76DF" w:rsidRPr="00E065B7" w:rsidRDefault="0037271E" w:rsidP="00E95DA9">
            <w:pPr>
              <w:pStyle w:val="Tabulka"/>
            </w:pPr>
            <w:r>
              <w:t xml:space="preserve">je </w:t>
            </w:r>
            <w:r w:rsidR="001D76DF" w:rsidRPr="00E065B7">
              <w:t>výluka na trati poskytnutá Objednatelem</w:t>
            </w:r>
            <w:r w:rsidR="001D76DF">
              <w:t xml:space="preserve"> v </w:t>
            </w:r>
            <w:r w:rsidR="001D76DF" w:rsidRPr="00E065B7">
              <w:t>souladu</w:t>
            </w:r>
            <w:r w:rsidR="001D76DF">
              <w:t xml:space="preserve"> s </w:t>
            </w:r>
            <w:r w:rsidR="001D76DF" w:rsidRPr="00E065B7">
              <w:t>odst.</w:t>
            </w:r>
            <w:r w:rsidR="001D76DF">
              <w:t> </w:t>
            </w:r>
            <w:r w:rsidR="001D76DF" w:rsidRPr="00E065B7">
              <w:t>3.16 Obchodních podmínek</w:t>
            </w:r>
            <w:r>
              <w:t>.</w:t>
            </w:r>
          </w:p>
        </w:tc>
      </w:tr>
      <w:tr w:rsidR="001D76DF" w:rsidRPr="00E065B7" w14:paraId="7089918C" w14:textId="77777777" w:rsidTr="7BFD0495">
        <w:tc>
          <w:tcPr>
            <w:tcW w:w="2312" w:type="dxa"/>
          </w:tcPr>
          <w:p w14:paraId="56541D03" w14:textId="77777777" w:rsidR="001D76DF" w:rsidRPr="00E95DA9" w:rsidRDefault="001D76DF" w:rsidP="00E95DA9">
            <w:pPr>
              <w:pStyle w:val="Tabulka"/>
              <w:rPr>
                <w:b/>
              </w:rPr>
            </w:pPr>
            <w:r w:rsidRPr="00E95DA9">
              <w:rPr>
                <w:b/>
              </w:rPr>
              <w:t>Realizační dokumentace stavby (RDS)</w:t>
            </w:r>
          </w:p>
        </w:tc>
        <w:tc>
          <w:tcPr>
            <w:tcW w:w="5796" w:type="dxa"/>
          </w:tcPr>
          <w:p w14:paraId="73E9EF2D" w14:textId="7DF5A1A4" w:rsidR="001D76DF" w:rsidRPr="00E065B7" w:rsidRDefault="005D0A9B" w:rsidP="00E95DA9">
            <w:pPr>
              <w:pStyle w:val="Tabulka"/>
            </w:pPr>
            <w:r w:rsidRPr="005D0A9B">
              <w:t xml:space="preserve">je Dokumentací Zhotovitele stavby a zpracovává se samostatně pro jednotlivé objekty. Jedná se o dokumentaci, která rozpracovává PDPS s 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 předcházejícího stupně dokumentace nebo smluvního ujednání. RDS nemění koncepčně-technické řešení stavby navržené v rámci předcházející projektové přípravy, pokud není smluvními podmínkami stanoveno jinak. Obsah a rozsah RDS </w:t>
            </w:r>
            <w:r w:rsidRPr="005D0A9B">
              <w:lastRenderedPageBreak/>
              <w:t>je definován přílohou č. 8 směrnice SŽ SM011 v nezbytném rozsahu. Náklady spojené se zpracováním RDS budou uvedené v samostatné položce v soupisu prací příslušných objektů stavebních částí (SO) a objektů technických a technologických zařízení (PS), u kterých je opodstatněné takovéto činnosti vyžadovat</w:t>
            </w:r>
            <w:r>
              <w:t>.</w:t>
            </w:r>
            <w:r w:rsidR="00E75BFF">
              <w:t xml:space="preserve"> </w:t>
            </w:r>
          </w:p>
        </w:tc>
      </w:tr>
      <w:tr w:rsidR="001D76DF" w:rsidRPr="00E065B7" w14:paraId="0413851F" w14:textId="77777777" w:rsidTr="7BFD0495">
        <w:tc>
          <w:tcPr>
            <w:tcW w:w="2312" w:type="dxa"/>
          </w:tcPr>
          <w:p w14:paraId="68A19FF8" w14:textId="2A353B7E" w:rsidR="001D76DF" w:rsidRPr="00E95DA9" w:rsidRDefault="001D76DF" w:rsidP="00E95DA9">
            <w:pPr>
              <w:pStyle w:val="Tabulka"/>
              <w:rPr>
                <w:b/>
              </w:rPr>
            </w:pPr>
          </w:p>
        </w:tc>
        <w:tc>
          <w:tcPr>
            <w:tcW w:w="5796" w:type="dxa"/>
          </w:tcPr>
          <w:p w14:paraId="1B82CD87" w14:textId="3A7A3B19" w:rsidR="001D76DF" w:rsidRPr="00E065B7" w:rsidRDefault="001D76DF" w:rsidP="00E95DA9">
            <w:pPr>
              <w:pStyle w:val="Tabulka"/>
            </w:pPr>
          </w:p>
        </w:tc>
      </w:tr>
      <w:tr w:rsidR="001D76DF" w:rsidRPr="00E065B7" w14:paraId="38CCE94B" w14:textId="77777777" w:rsidTr="7BFD0495">
        <w:tc>
          <w:tcPr>
            <w:tcW w:w="2312" w:type="dxa"/>
          </w:tcPr>
          <w:p w14:paraId="7BE697E7" w14:textId="77777777" w:rsidR="001D76DF" w:rsidRPr="00E95DA9" w:rsidRDefault="001D76DF" w:rsidP="00E95DA9">
            <w:pPr>
              <w:pStyle w:val="Tabulka"/>
              <w:rPr>
                <w:b/>
              </w:rPr>
            </w:pPr>
            <w:r w:rsidRPr="00E95DA9">
              <w:rPr>
                <w:b/>
              </w:rPr>
              <w:t xml:space="preserve">Smlouva </w:t>
            </w:r>
          </w:p>
        </w:tc>
        <w:tc>
          <w:tcPr>
            <w:tcW w:w="5796" w:type="dxa"/>
          </w:tcPr>
          <w:p w14:paraId="585E681C" w14:textId="2957E72D" w:rsidR="001D76DF" w:rsidRPr="00E065B7" w:rsidRDefault="00404C7F" w:rsidP="00E95DA9">
            <w:pPr>
              <w:pStyle w:val="Tabulka"/>
            </w:pPr>
            <w:r>
              <w:t xml:space="preserve">je </w:t>
            </w:r>
            <w:r w:rsidR="001D76DF" w:rsidRPr="00E065B7">
              <w:t>smlouva</w:t>
            </w:r>
            <w:r w:rsidR="001D76DF">
              <w:t xml:space="preserve"> o </w:t>
            </w:r>
            <w:r w:rsidR="001D76DF" w:rsidRPr="00E065B7">
              <w:t>dílo, uzavřená mezi Zhotovitelem</w:t>
            </w:r>
            <w:r w:rsidR="001D76DF">
              <w:t xml:space="preserve"> a </w:t>
            </w:r>
            <w:r w:rsidR="001D76DF" w:rsidRPr="00E065B7">
              <w:t>Objednatelem, jejíž součástí jsou tyto Obchodní podmínky</w:t>
            </w:r>
            <w:r>
              <w:t>.</w:t>
            </w:r>
          </w:p>
        </w:tc>
      </w:tr>
      <w:tr w:rsidR="001D76DF" w:rsidRPr="00E065B7" w14:paraId="02F1B140" w14:textId="77777777" w:rsidTr="7BFD0495">
        <w:tc>
          <w:tcPr>
            <w:tcW w:w="2312" w:type="dxa"/>
          </w:tcPr>
          <w:p w14:paraId="281EA409" w14:textId="77777777" w:rsidR="001D76DF" w:rsidRPr="00E95DA9" w:rsidRDefault="001D76DF" w:rsidP="00DA2600">
            <w:pPr>
              <w:pStyle w:val="Tabulka"/>
              <w:jc w:val="left"/>
              <w:rPr>
                <w:b/>
              </w:rPr>
            </w:pPr>
            <w:r w:rsidRPr="00E95DA9">
              <w:rPr>
                <w:b/>
              </w:rPr>
              <w:t>Soupis provedených prací</w:t>
            </w:r>
          </w:p>
        </w:tc>
        <w:tc>
          <w:tcPr>
            <w:tcW w:w="5796" w:type="dxa"/>
          </w:tcPr>
          <w:p w14:paraId="3A87B32E" w14:textId="621D5EA7" w:rsidR="001D76DF" w:rsidRPr="00E065B7" w:rsidRDefault="00404C7F" w:rsidP="00E95DA9">
            <w:pPr>
              <w:pStyle w:val="Tabulka"/>
            </w:pPr>
            <w:r>
              <w:t xml:space="preserve">je </w:t>
            </w:r>
            <w:r w:rsidR="001D76DF" w:rsidRPr="00E065B7">
              <w:t>písemný seznam stavebních</w:t>
            </w:r>
            <w:r w:rsidR="001D76DF">
              <w:t xml:space="preserve"> a </w:t>
            </w:r>
            <w:r w:rsidR="001D76DF" w:rsidRPr="00E065B7">
              <w:t>jiných prací, příp.</w:t>
            </w:r>
            <w:r w:rsidR="001D76DF">
              <w:t xml:space="preserve"> i </w:t>
            </w:r>
            <w:r w:rsidR="001D76DF" w:rsidRPr="00E065B7">
              <w:t>soupis dodaného materiálu za účelem zhotovení Díla, které byly provedeny</w:t>
            </w:r>
            <w:r w:rsidR="001D76DF">
              <w:t xml:space="preserve"> v </w:t>
            </w:r>
            <w:r w:rsidR="001D76DF" w:rsidRPr="00E065B7">
              <w:t>souladu se Smlouvou za účelem zhotovení Díla</w:t>
            </w:r>
            <w:r w:rsidR="001D76DF">
              <w:t xml:space="preserve"> v </w:t>
            </w:r>
            <w:r w:rsidR="001D76DF" w:rsidRPr="00E065B7">
              <w:t>příslušném kalendářním měsíci</w:t>
            </w:r>
            <w:r>
              <w:t>.</w:t>
            </w:r>
          </w:p>
        </w:tc>
      </w:tr>
      <w:tr w:rsidR="001D76DF" w:rsidRPr="00E065B7" w14:paraId="38AA6F66" w14:textId="77777777" w:rsidTr="7BFD0495">
        <w:tc>
          <w:tcPr>
            <w:tcW w:w="2312" w:type="dxa"/>
          </w:tcPr>
          <w:p w14:paraId="0D2986F2" w14:textId="77777777" w:rsidR="001D76DF" w:rsidRPr="00E95DA9" w:rsidRDefault="001D76DF" w:rsidP="00E95DA9">
            <w:pPr>
              <w:pStyle w:val="Tabulka"/>
              <w:rPr>
                <w:b/>
              </w:rPr>
            </w:pPr>
            <w:r w:rsidRPr="00E95DA9">
              <w:rPr>
                <w:b/>
              </w:rPr>
              <w:t xml:space="preserve">Staveniště </w:t>
            </w:r>
          </w:p>
        </w:tc>
        <w:tc>
          <w:tcPr>
            <w:tcW w:w="5796" w:type="dxa"/>
          </w:tcPr>
          <w:p w14:paraId="0D2AA938" w14:textId="7CB4201F" w:rsidR="001D76DF" w:rsidRPr="00E065B7" w:rsidRDefault="00404C7F" w:rsidP="00E95DA9">
            <w:pPr>
              <w:pStyle w:val="Tabulka"/>
            </w:pPr>
            <w:r>
              <w:t xml:space="preserve">je </w:t>
            </w:r>
            <w:r w:rsidR="008D1FDF">
              <w:t>místo, kde má být provedeno</w:t>
            </w:r>
            <w:r w:rsidR="001D76DF">
              <w:t xml:space="preserve"> </w:t>
            </w:r>
            <w:r w:rsidR="008D1FDF">
              <w:t>Dílo a jakékoliv jiné místo specifikované v Zadávací dokumentaci</w:t>
            </w:r>
            <w:r>
              <w:t>.</w:t>
            </w:r>
          </w:p>
        </w:tc>
      </w:tr>
      <w:tr w:rsidR="001D76DF" w:rsidRPr="00E065B7" w14:paraId="3D567971" w14:textId="77777777" w:rsidTr="7BFD0495">
        <w:tc>
          <w:tcPr>
            <w:tcW w:w="2312" w:type="dxa"/>
          </w:tcPr>
          <w:p w14:paraId="7D80711F" w14:textId="77777777" w:rsidR="001D76DF" w:rsidRPr="00E95DA9" w:rsidRDefault="001D76DF" w:rsidP="00E95DA9">
            <w:pPr>
              <w:pStyle w:val="Tabulka"/>
              <w:rPr>
                <w:b/>
              </w:rPr>
            </w:pPr>
            <w:r w:rsidRPr="00E95DA9">
              <w:rPr>
                <w:b/>
              </w:rPr>
              <w:t xml:space="preserve">Stát </w:t>
            </w:r>
          </w:p>
        </w:tc>
        <w:tc>
          <w:tcPr>
            <w:tcW w:w="5796" w:type="dxa"/>
          </w:tcPr>
          <w:p w14:paraId="4380C01A" w14:textId="5C25D77C" w:rsidR="001D76DF" w:rsidRPr="00E065B7" w:rsidRDefault="00404C7F" w:rsidP="00E95DA9">
            <w:pPr>
              <w:pStyle w:val="Tabulka"/>
            </w:pPr>
            <w:r>
              <w:t xml:space="preserve">je </w:t>
            </w:r>
            <w:r w:rsidR="001D76DF" w:rsidRPr="00E065B7">
              <w:t>Česká republika</w:t>
            </w:r>
            <w:r>
              <w:t>.</w:t>
            </w:r>
          </w:p>
        </w:tc>
      </w:tr>
      <w:tr w:rsidR="001D76DF" w:rsidRPr="00E065B7" w14:paraId="70395035" w14:textId="77777777" w:rsidTr="7BFD0495">
        <w:tc>
          <w:tcPr>
            <w:tcW w:w="2312" w:type="dxa"/>
          </w:tcPr>
          <w:p w14:paraId="397DAF48" w14:textId="2A06CF3D" w:rsidR="001D76DF" w:rsidRPr="00E95DA9" w:rsidRDefault="001D76DF" w:rsidP="00E95DA9">
            <w:pPr>
              <w:pStyle w:val="Tabulka"/>
              <w:rPr>
                <w:b/>
              </w:rPr>
            </w:pPr>
          </w:p>
        </w:tc>
        <w:tc>
          <w:tcPr>
            <w:tcW w:w="5796" w:type="dxa"/>
          </w:tcPr>
          <w:p w14:paraId="25BA1EB8" w14:textId="3F3CE6C7" w:rsidR="001D76DF" w:rsidRPr="00E065B7" w:rsidRDefault="001D76DF" w:rsidP="00E95DA9">
            <w:pPr>
              <w:pStyle w:val="Tabulka"/>
            </w:pPr>
          </w:p>
        </w:tc>
      </w:tr>
      <w:tr w:rsidR="001D76DF" w:rsidRPr="00E065B7" w14:paraId="3D4E1A33" w14:textId="77777777" w:rsidTr="7BFD0495">
        <w:tc>
          <w:tcPr>
            <w:tcW w:w="2312" w:type="dxa"/>
          </w:tcPr>
          <w:p w14:paraId="61C6F983" w14:textId="77777777" w:rsidR="001D76DF" w:rsidRPr="00E95DA9" w:rsidRDefault="0094723B" w:rsidP="00E95DA9">
            <w:pPr>
              <w:pStyle w:val="Tabulka"/>
              <w:rPr>
                <w:b/>
              </w:rPr>
            </w:pPr>
            <w:r>
              <w:rPr>
                <w:b/>
              </w:rPr>
              <w:t>SŽ</w:t>
            </w:r>
          </w:p>
        </w:tc>
        <w:tc>
          <w:tcPr>
            <w:tcW w:w="5796" w:type="dxa"/>
          </w:tcPr>
          <w:p w14:paraId="295F04F6" w14:textId="44DA85B6" w:rsidR="001D76DF" w:rsidRPr="00E065B7" w:rsidRDefault="00404C7F" w:rsidP="0094723B">
            <w:pPr>
              <w:pStyle w:val="Tabulka"/>
            </w:pPr>
            <w:r>
              <w:t xml:space="preserve">je </w:t>
            </w:r>
            <w:r w:rsidR="00EF20B0">
              <w:t xml:space="preserve">Správa železnic, státní organizace, </w:t>
            </w:r>
            <w:r w:rsidR="001D76DF" w:rsidRPr="00E065B7">
              <w:t xml:space="preserve">zkratka názvu </w:t>
            </w:r>
            <w:r w:rsidR="001D76DF" w:rsidRPr="00674EA8">
              <w:t>Objednatele</w:t>
            </w:r>
            <w:r w:rsidR="0094723B" w:rsidRPr="00674EA8">
              <w:t xml:space="preserve"> (do 31.12.2019 </w:t>
            </w:r>
            <w:r w:rsidR="00EF20B0">
              <w:t xml:space="preserve">Správa železniční dopravní cesty, statní organizace, pod zkratkou </w:t>
            </w:r>
            <w:r w:rsidR="0094723B" w:rsidRPr="00674EA8">
              <w:t>SŽDC)</w:t>
            </w:r>
            <w:r>
              <w:t>.</w:t>
            </w:r>
          </w:p>
        </w:tc>
      </w:tr>
      <w:tr w:rsidR="001D76DF" w:rsidRPr="00E065B7" w14:paraId="46795DC2" w14:textId="77777777" w:rsidTr="7BFD0495">
        <w:tc>
          <w:tcPr>
            <w:tcW w:w="2312" w:type="dxa"/>
          </w:tcPr>
          <w:p w14:paraId="784FDF48" w14:textId="77777777" w:rsidR="001D76DF" w:rsidRPr="00E95DA9" w:rsidRDefault="001D76DF" w:rsidP="00E95DA9">
            <w:pPr>
              <w:pStyle w:val="Tabulka"/>
              <w:rPr>
                <w:b/>
              </w:rPr>
            </w:pPr>
            <w:r w:rsidRPr="00E95DA9">
              <w:rPr>
                <w:b/>
              </w:rPr>
              <w:t xml:space="preserve">TDS </w:t>
            </w:r>
          </w:p>
        </w:tc>
        <w:tc>
          <w:tcPr>
            <w:tcW w:w="5796" w:type="dxa"/>
          </w:tcPr>
          <w:p w14:paraId="2B35B54F" w14:textId="37C9F56E" w:rsidR="001D76DF" w:rsidRPr="003A4F73" w:rsidRDefault="00404C7F" w:rsidP="00E95DA9">
            <w:pPr>
              <w:pStyle w:val="Tabulka"/>
            </w:pPr>
            <w:r>
              <w:t xml:space="preserve">je </w:t>
            </w:r>
            <w:r w:rsidR="001D76DF" w:rsidRPr="003A4F73">
              <w:t xml:space="preserve">technický dozor stavebníka – osoba nebo osoby určené Objednatelem pro zajištění technického dozoru stavby </w:t>
            </w:r>
            <w:bookmarkStart w:id="6" w:name="_Hlk156819556"/>
            <w:r w:rsidR="001D76DF" w:rsidRPr="003A4F73">
              <w:t>dle ust. §</w:t>
            </w:r>
            <w:r w:rsidR="00981576" w:rsidRPr="0062195C">
              <w:t> </w:t>
            </w:r>
            <w:r w:rsidR="001D76DF" w:rsidRPr="003A4F73">
              <w:t>1</w:t>
            </w:r>
            <w:r w:rsidR="00981576" w:rsidRPr="0062195C">
              <w:t>61</w:t>
            </w:r>
            <w:r w:rsidR="001D76DF" w:rsidRPr="003A4F73">
              <w:t xml:space="preserve"> odst. </w:t>
            </w:r>
            <w:r w:rsidR="00981576" w:rsidRPr="0062195C">
              <w:t>2</w:t>
            </w:r>
            <w:r w:rsidR="006B5D6F">
              <w:t xml:space="preserve"> </w:t>
            </w:r>
            <w:r w:rsidR="009D7515">
              <w:t>NSZ</w:t>
            </w:r>
            <w:bookmarkEnd w:id="6"/>
            <w:r w:rsidR="001D76DF" w:rsidRPr="003A4F73">
              <w:t xml:space="preserve">. Funkce technický dozor stavebníka není totožná s funkcí stavební dozor dle ust. § </w:t>
            </w:r>
            <w:r w:rsidR="00981576" w:rsidRPr="0062195C">
              <w:t>14</w:t>
            </w:r>
            <w:r w:rsidR="001D76DF" w:rsidRPr="003A4F73">
              <w:t xml:space="preserve"> písm. </w:t>
            </w:r>
            <w:r w:rsidR="00981576" w:rsidRPr="0062195C">
              <w:t>g</w:t>
            </w:r>
            <w:r w:rsidR="001D76DF" w:rsidRPr="003A4F73">
              <w:t xml:space="preserve">) </w:t>
            </w:r>
            <w:r w:rsidR="00E12624">
              <w:t>NSZ</w:t>
            </w:r>
            <w:r w:rsidR="001D76DF" w:rsidRPr="003A4F73">
              <w:t>.</w:t>
            </w:r>
          </w:p>
        </w:tc>
      </w:tr>
      <w:tr w:rsidR="001D76DF" w:rsidRPr="00E065B7" w14:paraId="3D4B8DC4" w14:textId="77777777" w:rsidTr="7BFD0495">
        <w:tc>
          <w:tcPr>
            <w:tcW w:w="2312" w:type="dxa"/>
          </w:tcPr>
          <w:p w14:paraId="390EAEF3" w14:textId="77777777" w:rsidR="001D76DF" w:rsidRPr="00E95DA9" w:rsidRDefault="001D76DF" w:rsidP="00E95DA9">
            <w:pPr>
              <w:pStyle w:val="Tabulka"/>
              <w:rPr>
                <w:b/>
              </w:rPr>
            </w:pPr>
            <w:r w:rsidRPr="00E95DA9">
              <w:rPr>
                <w:b/>
              </w:rPr>
              <w:t>Technické podmínky</w:t>
            </w:r>
          </w:p>
        </w:tc>
        <w:tc>
          <w:tcPr>
            <w:tcW w:w="5796" w:type="dxa"/>
          </w:tcPr>
          <w:p w14:paraId="035A6118" w14:textId="2D8D2E34" w:rsidR="001D76DF" w:rsidRPr="00E065B7" w:rsidRDefault="00404C7F" w:rsidP="00E95DA9">
            <w:pPr>
              <w:pStyle w:val="Tabulka"/>
            </w:pPr>
            <w:r>
              <w:t xml:space="preserve">jsou </w:t>
            </w:r>
            <w:r w:rsidR="001D76DF" w:rsidRPr="00E065B7">
              <w:t>souhrn dokumentů, tvořících přílohu č. 2 Smlouvy</w:t>
            </w:r>
            <w:r>
              <w:t>.</w:t>
            </w:r>
          </w:p>
        </w:tc>
      </w:tr>
      <w:tr w:rsidR="001D76DF" w:rsidRPr="00E065B7" w14:paraId="413B15F2" w14:textId="77777777" w:rsidTr="7BFD0495">
        <w:tc>
          <w:tcPr>
            <w:tcW w:w="2312" w:type="dxa"/>
          </w:tcPr>
          <w:p w14:paraId="168A6CF3" w14:textId="77777777" w:rsidR="001D76DF" w:rsidRPr="00E95DA9" w:rsidRDefault="001D76DF" w:rsidP="00E95DA9">
            <w:pPr>
              <w:pStyle w:val="Tabulka"/>
              <w:rPr>
                <w:b/>
              </w:rPr>
            </w:pPr>
            <w:r w:rsidRPr="00E95DA9">
              <w:rPr>
                <w:b/>
              </w:rPr>
              <w:t xml:space="preserve">Veřejná zakázka </w:t>
            </w:r>
          </w:p>
        </w:tc>
        <w:tc>
          <w:tcPr>
            <w:tcW w:w="5796" w:type="dxa"/>
          </w:tcPr>
          <w:p w14:paraId="57826A76" w14:textId="1E145443" w:rsidR="001D76DF" w:rsidRPr="00E065B7" w:rsidRDefault="00404C7F" w:rsidP="00E95DA9">
            <w:pPr>
              <w:pStyle w:val="Tabulka"/>
            </w:pPr>
            <w:r>
              <w:t xml:space="preserve">je </w:t>
            </w:r>
            <w:r w:rsidR="001D76DF" w:rsidRPr="00E065B7">
              <w:t>veřejná zakázka, označená ve Smlouvě jako „Veřejná zakázka“</w:t>
            </w:r>
            <w:r>
              <w:t>.</w:t>
            </w:r>
          </w:p>
        </w:tc>
      </w:tr>
      <w:tr w:rsidR="00EF20B0" w:rsidRPr="00E065B7" w14:paraId="63BF60F4" w14:textId="77777777" w:rsidTr="7BFD0495">
        <w:tc>
          <w:tcPr>
            <w:tcW w:w="2312" w:type="dxa"/>
          </w:tcPr>
          <w:p w14:paraId="15DD07DF" w14:textId="433A71A1" w:rsidR="00EF20B0" w:rsidRPr="00E95DA9" w:rsidRDefault="00EF20B0" w:rsidP="00DA2600">
            <w:pPr>
              <w:pStyle w:val="Tabulka"/>
              <w:jc w:val="left"/>
              <w:rPr>
                <w:b/>
              </w:rPr>
            </w:pPr>
            <w:r>
              <w:rPr>
                <w:b/>
              </w:rPr>
              <w:t>Vnitřní předpisy Objednatele</w:t>
            </w:r>
          </w:p>
        </w:tc>
        <w:tc>
          <w:tcPr>
            <w:tcW w:w="5796" w:type="dxa"/>
          </w:tcPr>
          <w:p w14:paraId="5B83A0DF" w14:textId="6E912A92" w:rsidR="00EF20B0" w:rsidRDefault="00EF20B0" w:rsidP="00E95DA9">
            <w:pPr>
              <w:pStyle w:val="Tabulka"/>
            </w:pPr>
            <w:r>
              <w:t>jsou vnitřní</w:t>
            </w:r>
            <w:r w:rsidRPr="00E065B7">
              <w:t xml:space="preserve"> předpisy Objednatele, které jsou uvedeny</w:t>
            </w:r>
            <w:r>
              <w:t xml:space="preserve"> </w:t>
            </w:r>
            <w:r w:rsidRPr="006604A4">
              <w:t>v Technických kvalitativních podmínkách staveb státních drah, ve Všeobecných technických podmínkách</w:t>
            </w:r>
            <w:r w:rsidRPr="00E065B7">
              <w:t xml:space="preserve"> nebo se kterými byl Zhotovitel prokazatelně seznámen nebo se kterými měl Zhotovitel povinnost se seznámit</w:t>
            </w:r>
            <w:r>
              <w:t>.</w:t>
            </w:r>
          </w:p>
        </w:tc>
      </w:tr>
      <w:tr w:rsidR="001D76DF" w:rsidRPr="00E065B7" w14:paraId="647CD9E9" w14:textId="77777777" w:rsidTr="7BFD0495">
        <w:tc>
          <w:tcPr>
            <w:tcW w:w="2312" w:type="dxa"/>
          </w:tcPr>
          <w:p w14:paraId="12C5C008" w14:textId="77777777" w:rsidR="001D76DF" w:rsidRPr="00E95DA9" w:rsidRDefault="001D76DF" w:rsidP="00E95DA9">
            <w:pPr>
              <w:pStyle w:val="Tabulka"/>
              <w:rPr>
                <w:b/>
              </w:rPr>
            </w:pPr>
            <w:r w:rsidRPr="00E95DA9">
              <w:rPr>
                <w:b/>
              </w:rPr>
              <w:t xml:space="preserve">Vyšší moc </w:t>
            </w:r>
          </w:p>
        </w:tc>
        <w:tc>
          <w:tcPr>
            <w:tcW w:w="5796" w:type="dxa"/>
          </w:tcPr>
          <w:p w14:paraId="4764A196" w14:textId="7A607A44" w:rsidR="001D76DF" w:rsidRDefault="00404C7F" w:rsidP="00E95DA9">
            <w:pPr>
              <w:pStyle w:val="Tabulka"/>
            </w:pPr>
            <w:r>
              <w:t xml:space="preserve">je </w:t>
            </w:r>
            <w:r w:rsidR="001D76DF" w:rsidRPr="00E065B7">
              <w:t xml:space="preserve">výjimečná událost nebo okolnost: </w:t>
            </w:r>
          </w:p>
          <w:p w14:paraId="7A97D78C" w14:textId="77777777" w:rsidR="001D76DF" w:rsidRDefault="001D76DF" w:rsidP="00D25531">
            <w:pPr>
              <w:pStyle w:val="Tabulka"/>
              <w:numPr>
                <w:ilvl w:val="0"/>
                <w:numId w:val="14"/>
              </w:numPr>
            </w:pPr>
            <w:r w:rsidRPr="00E065B7">
              <w:t xml:space="preserve">kterou smluvní strana nemůže ovládat; </w:t>
            </w:r>
          </w:p>
          <w:p w14:paraId="2E3510D1" w14:textId="77777777" w:rsidR="001D76DF" w:rsidRDefault="001D76DF" w:rsidP="00D25531">
            <w:pPr>
              <w:pStyle w:val="Tabulka"/>
              <w:numPr>
                <w:ilvl w:val="0"/>
                <w:numId w:val="14"/>
              </w:numPr>
            </w:pPr>
            <w:r w:rsidRPr="00E065B7">
              <w:t>proti které tato smluvní strana nemohla učinit opatření před uzavřením Smlouvy;</w:t>
            </w:r>
          </w:p>
          <w:p w14:paraId="44D2FE9D" w14:textId="77777777" w:rsidR="001D76DF" w:rsidRPr="00D40FF7" w:rsidRDefault="001D76DF" w:rsidP="00D25531">
            <w:pPr>
              <w:pStyle w:val="Tabulka"/>
              <w:numPr>
                <w:ilvl w:val="0"/>
                <w:numId w:val="14"/>
              </w:numPr>
            </w:pPr>
            <w:r w:rsidRPr="00E065B7">
              <w:t xml:space="preserve">které se po jejím vzniku nemohla tato smluvní strana účelně vyhnout </w:t>
            </w:r>
            <w:r w:rsidRPr="00D40FF7">
              <w:t>nebo ji překonat; a</w:t>
            </w:r>
          </w:p>
          <w:p w14:paraId="6D7E9AF5" w14:textId="77777777" w:rsidR="001D76DF" w:rsidRPr="00D40FF7" w:rsidRDefault="001D76DF" w:rsidP="00D25531">
            <w:pPr>
              <w:pStyle w:val="Tabulka"/>
              <w:numPr>
                <w:ilvl w:val="0"/>
                <w:numId w:val="14"/>
              </w:numPr>
            </w:pPr>
            <w:r w:rsidRPr="00D40FF7">
              <w:t>kterou nelze</w:t>
            </w:r>
            <w:r>
              <w:t xml:space="preserve"> v </w:t>
            </w:r>
            <w:r w:rsidRPr="00D40FF7">
              <w:t xml:space="preserve">podstatné míře přičíst druhé smluvní straně. </w:t>
            </w:r>
          </w:p>
          <w:p w14:paraId="2D0BA59C" w14:textId="77777777" w:rsidR="001D76DF" w:rsidRPr="00D40FF7" w:rsidRDefault="001D76DF" w:rsidP="00E95DA9">
            <w:pPr>
              <w:pStyle w:val="Tabulka"/>
            </w:pPr>
            <w:r w:rsidRPr="00D40FF7">
              <w:t>Vyšší moc může zahrnovat, ale neomezuje se na výjimečné události</w:t>
            </w:r>
            <w:r>
              <w:t xml:space="preserve"> a </w:t>
            </w:r>
            <w:r w:rsidRPr="00D40FF7">
              <w:t>okolnosti uvedené níže, pokud jsou splněny uvedené podmínky (a) až (d):</w:t>
            </w:r>
          </w:p>
          <w:p w14:paraId="32DD2E36" w14:textId="77777777" w:rsidR="001D76DF" w:rsidRDefault="001D76DF" w:rsidP="00D25531">
            <w:pPr>
              <w:pStyle w:val="Tabulka"/>
              <w:numPr>
                <w:ilvl w:val="0"/>
                <w:numId w:val="15"/>
              </w:numPr>
            </w:pPr>
            <w:r w:rsidRPr="00D40FF7">
              <w:t>válka, nepřátelské akty (ať už válka je nebo není vyhlášena), invaze, činnost</w:t>
            </w:r>
            <w:r w:rsidRPr="00E065B7">
              <w:t xml:space="preserve"> nepřátel ze zahraničí;</w:t>
            </w:r>
          </w:p>
          <w:p w14:paraId="6A428D9B" w14:textId="20FA611A" w:rsidR="001D76DF" w:rsidRDefault="001D76DF" w:rsidP="00D25531">
            <w:pPr>
              <w:pStyle w:val="Tabulka"/>
              <w:numPr>
                <w:ilvl w:val="0"/>
                <w:numId w:val="15"/>
              </w:numPr>
            </w:pPr>
            <w:r w:rsidRPr="00E065B7">
              <w:t>rebelie, terorismus, revoluce, povstání vojenský převrat, násilné převzetí</w:t>
            </w:r>
            <w:r>
              <w:t xml:space="preserve"> </w:t>
            </w:r>
            <w:r w:rsidR="00404C7F">
              <w:t xml:space="preserve">moci </w:t>
            </w:r>
            <w:r>
              <w:t>a </w:t>
            </w:r>
            <w:r w:rsidRPr="00E065B7">
              <w:t>občanská válka;</w:t>
            </w:r>
          </w:p>
          <w:p w14:paraId="163F51CC" w14:textId="77777777" w:rsidR="001D76DF" w:rsidRPr="00D40FF7" w:rsidRDefault="001D76DF" w:rsidP="00D25531">
            <w:pPr>
              <w:pStyle w:val="Tabulka"/>
              <w:numPr>
                <w:ilvl w:val="0"/>
                <w:numId w:val="15"/>
              </w:numPr>
            </w:pPr>
            <w:r w:rsidRPr="00E065B7">
              <w:t xml:space="preserve">výtržnost, </w:t>
            </w:r>
            <w:r w:rsidRPr="00D40FF7">
              <w:t>vzpoura nebo nepokoj vyvolaný jinými osobami, než jsou personál Zhotovitele</w:t>
            </w:r>
            <w:r>
              <w:t xml:space="preserve"> a </w:t>
            </w:r>
            <w:r w:rsidRPr="00D40FF7">
              <w:t>ostatní zaměstnanci Zhotovitele</w:t>
            </w:r>
            <w:r>
              <w:t xml:space="preserve"> a </w:t>
            </w:r>
            <w:r w:rsidRPr="00D40FF7">
              <w:t>Poddodavatelů;</w:t>
            </w:r>
          </w:p>
          <w:p w14:paraId="1631B476" w14:textId="77777777" w:rsidR="001D76DF" w:rsidRPr="00D40FF7" w:rsidRDefault="001D76DF" w:rsidP="00D25531">
            <w:pPr>
              <w:pStyle w:val="Tabulka"/>
              <w:numPr>
                <w:ilvl w:val="0"/>
                <w:numId w:val="15"/>
              </w:numPr>
            </w:pPr>
            <w:r w:rsidRPr="00D40FF7">
              <w:t>válečná munice, výbušný materiál, ionizující radiace</w:t>
            </w:r>
            <w:r>
              <w:t xml:space="preserve"> a </w:t>
            </w:r>
            <w:r w:rsidRPr="00D40FF7">
              <w:t>radioaktivní kontaminace mimo situaci, kdy toto riziko náleží Zhotoviteli, protože munici, výbušniny, radiaci</w:t>
            </w:r>
            <w:r>
              <w:t xml:space="preserve"> a </w:t>
            </w:r>
            <w:r w:rsidRPr="00D40FF7">
              <w:t>radioaktivitu použil nebo vyvolal;</w:t>
            </w:r>
          </w:p>
          <w:p w14:paraId="0BE4D2EF" w14:textId="77777777" w:rsidR="001D76DF" w:rsidRPr="00E065B7" w:rsidRDefault="001D76DF" w:rsidP="00D25531">
            <w:pPr>
              <w:pStyle w:val="Tabulka"/>
              <w:numPr>
                <w:ilvl w:val="0"/>
                <w:numId w:val="15"/>
              </w:numPr>
            </w:pPr>
            <w:r w:rsidRPr="00D40FF7">
              <w:t xml:space="preserve">(v) </w:t>
            </w:r>
            <w:r>
              <w:tab/>
            </w:r>
            <w:r w:rsidRPr="00D40FF7">
              <w:t>přírodní katastrofy jako zemětřesení, sesuv půdy, povodeň apod.</w:t>
            </w:r>
          </w:p>
        </w:tc>
      </w:tr>
      <w:tr w:rsidR="001D76DF" w:rsidRPr="00E065B7" w14:paraId="7274FA88" w14:textId="77777777" w:rsidTr="7BFD0495">
        <w:tc>
          <w:tcPr>
            <w:tcW w:w="2312" w:type="dxa"/>
          </w:tcPr>
          <w:p w14:paraId="24C0BD9A" w14:textId="77777777" w:rsidR="001D76DF" w:rsidRPr="00E95DA9" w:rsidRDefault="001D76DF" w:rsidP="00E95DA9">
            <w:pPr>
              <w:pStyle w:val="Tabulka"/>
              <w:rPr>
                <w:b/>
              </w:rPr>
            </w:pPr>
            <w:r w:rsidRPr="00E95DA9">
              <w:rPr>
                <w:b/>
              </w:rPr>
              <w:t>Zadávací dokumentace</w:t>
            </w:r>
          </w:p>
        </w:tc>
        <w:tc>
          <w:tcPr>
            <w:tcW w:w="5796" w:type="dxa"/>
          </w:tcPr>
          <w:p w14:paraId="11367D63" w14:textId="5D92190E" w:rsidR="001D76DF" w:rsidRPr="00E065B7" w:rsidRDefault="00EF20B0" w:rsidP="00E95DA9">
            <w:pPr>
              <w:pStyle w:val="Tabulka"/>
            </w:pPr>
            <w:r>
              <w:t xml:space="preserve">je tvořena veškerými písemnými dokumenty, které obsahují zadávací podmínky, sdělované nebo zpřístupňované </w:t>
            </w:r>
            <w:r>
              <w:lastRenderedPageBreak/>
              <w:t>účastníkům výběrového řízení, zejm. Výzva k podání nabídky, Smlouva a jejich přílohy.</w:t>
            </w:r>
          </w:p>
        </w:tc>
      </w:tr>
      <w:tr w:rsidR="001D76DF" w:rsidRPr="00E065B7" w14:paraId="7338D572" w14:textId="77777777" w:rsidTr="7BFD0495">
        <w:tc>
          <w:tcPr>
            <w:tcW w:w="2312" w:type="dxa"/>
          </w:tcPr>
          <w:p w14:paraId="0CBC1CC2" w14:textId="77777777" w:rsidR="001D76DF" w:rsidRPr="00E95DA9" w:rsidRDefault="001D76DF" w:rsidP="00DA2600">
            <w:pPr>
              <w:pStyle w:val="Tabulka"/>
              <w:jc w:val="left"/>
              <w:rPr>
                <w:b/>
              </w:rPr>
            </w:pPr>
            <w:r w:rsidRPr="00E95DA9">
              <w:rPr>
                <w:b/>
              </w:rPr>
              <w:lastRenderedPageBreak/>
              <w:t>Zápis o předání a převzetí Díla</w:t>
            </w:r>
          </w:p>
        </w:tc>
        <w:tc>
          <w:tcPr>
            <w:tcW w:w="5796" w:type="dxa"/>
          </w:tcPr>
          <w:p w14:paraId="27A800F1" w14:textId="6A162882" w:rsidR="001D76DF" w:rsidRPr="00E065B7" w:rsidRDefault="00EF20B0" w:rsidP="00E95DA9">
            <w:pPr>
              <w:pStyle w:val="Tabulka"/>
            </w:pPr>
            <w:r>
              <w:t xml:space="preserve">je </w:t>
            </w:r>
            <w:r w:rsidR="001D76DF" w:rsidRPr="00E065B7">
              <w:t>písemný doklad vydaný</w:t>
            </w:r>
            <w:r w:rsidR="001D76DF">
              <w:t xml:space="preserve"> v </w:t>
            </w:r>
            <w:r w:rsidR="001D76DF" w:rsidRPr="00E065B7">
              <w:t>souladu se Smlouvou, prokazující, že Zhotovitel předal</w:t>
            </w:r>
            <w:r w:rsidR="001D76DF">
              <w:t xml:space="preserve"> a </w:t>
            </w:r>
            <w:r w:rsidR="001D76DF" w:rsidRPr="00E065B7">
              <w:t xml:space="preserve">Objednatel převzal veškeré plnění, připadající na jednu Část Díla nebo </w:t>
            </w:r>
            <w:r w:rsidR="000B7B23">
              <w:t>d</w:t>
            </w:r>
            <w:r w:rsidR="000B7B23" w:rsidRPr="00E065B7">
              <w:t xml:space="preserve">ílčí </w:t>
            </w:r>
            <w:r w:rsidR="001D76DF" w:rsidRPr="00E065B7">
              <w:t>etapu jako příslušnou Část Díla</w:t>
            </w:r>
            <w:r>
              <w:t>.</w:t>
            </w:r>
          </w:p>
        </w:tc>
      </w:tr>
      <w:tr w:rsidR="002E5EC7" w:rsidRPr="00E065B7" w14:paraId="344EAD08" w14:textId="77777777" w:rsidTr="7BFD0495">
        <w:tc>
          <w:tcPr>
            <w:tcW w:w="2312" w:type="dxa"/>
          </w:tcPr>
          <w:p w14:paraId="5B35A902" w14:textId="0899713F" w:rsidR="002E5EC7" w:rsidRPr="00E95DA9" w:rsidRDefault="002E5EC7" w:rsidP="2FDB0DB8">
            <w:pPr>
              <w:pStyle w:val="Tabulka"/>
              <w:rPr>
                <w:b/>
                <w:bCs/>
              </w:rPr>
            </w:pPr>
            <w:r w:rsidRPr="2FDB0DB8">
              <w:rPr>
                <w:b/>
                <w:bCs/>
              </w:rPr>
              <w:t>Záruka</w:t>
            </w:r>
          </w:p>
        </w:tc>
        <w:tc>
          <w:tcPr>
            <w:tcW w:w="5796" w:type="dxa"/>
          </w:tcPr>
          <w:p w14:paraId="34A18A98" w14:textId="42E23D3D" w:rsidR="002E5EC7" w:rsidRDefault="002E5EC7" w:rsidP="00E95DA9">
            <w:pPr>
              <w:pStyle w:val="Tabulka"/>
            </w:pPr>
            <w:r>
              <w:t>Je Bankovní záruka a Pojistná záruka.</w:t>
            </w:r>
          </w:p>
        </w:tc>
      </w:tr>
      <w:tr w:rsidR="001D76DF" w:rsidRPr="00E065B7" w14:paraId="58F52492" w14:textId="77777777" w:rsidTr="7BFD0495">
        <w:tc>
          <w:tcPr>
            <w:tcW w:w="2312" w:type="dxa"/>
          </w:tcPr>
          <w:p w14:paraId="66616395" w14:textId="77777777" w:rsidR="001D76DF" w:rsidRPr="00E95DA9" w:rsidRDefault="001D76DF" w:rsidP="00E95DA9">
            <w:pPr>
              <w:pStyle w:val="Tabulka"/>
              <w:rPr>
                <w:b/>
              </w:rPr>
            </w:pPr>
            <w:r w:rsidRPr="00E95DA9">
              <w:rPr>
                <w:b/>
              </w:rPr>
              <w:t xml:space="preserve">Zhotovitel </w:t>
            </w:r>
          </w:p>
        </w:tc>
        <w:tc>
          <w:tcPr>
            <w:tcW w:w="5796" w:type="dxa"/>
          </w:tcPr>
          <w:p w14:paraId="41363DFF" w14:textId="5240EC31" w:rsidR="001D76DF" w:rsidRPr="00E065B7" w:rsidRDefault="00EF20B0" w:rsidP="00E95DA9">
            <w:pPr>
              <w:pStyle w:val="Tabulka"/>
            </w:pPr>
            <w:r>
              <w:t xml:space="preserve">je </w:t>
            </w:r>
            <w:r w:rsidR="001D76DF" w:rsidRPr="00E065B7">
              <w:t>smluvní strana, označená ve Smlouvě jako „Zhotovitel“</w:t>
            </w:r>
            <w:r>
              <w:t>.</w:t>
            </w:r>
          </w:p>
        </w:tc>
      </w:tr>
      <w:tr w:rsidR="001D76DF" w:rsidRPr="00E065B7" w14:paraId="2741426A" w14:textId="77777777" w:rsidTr="7BFD0495">
        <w:tc>
          <w:tcPr>
            <w:tcW w:w="2312" w:type="dxa"/>
          </w:tcPr>
          <w:p w14:paraId="4F88D313" w14:textId="77777777" w:rsidR="001D76DF" w:rsidRPr="00E95DA9" w:rsidRDefault="001D76DF" w:rsidP="00E95DA9">
            <w:pPr>
              <w:pStyle w:val="Tabulka"/>
              <w:rPr>
                <w:b/>
              </w:rPr>
            </w:pPr>
            <w:r w:rsidRPr="00E95DA9">
              <w:rPr>
                <w:b/>
              </w:rPr>
              <w:t xml:space="preserve">Zkušební provoz </w:t>
            </w:r>
          </w:p>
        </w:tc>
        <w:tc>
          <w:tcPr>
            <w:tcW w:w="5796" w:type="dxa"/>
          </w:tcPr>
          <w:p w14:paraId="4F16582B" w14:textId="7065D1CC" w:rsidR="001D76DF" w:rsidRPr="00E065B7" w:rsidRDefault="00EF20B0" w:rsidP="00E95DA9">
            <w:pPr>
              <w:pStyle w:val="Tabulka"/>
            </w:pPr>
            <w:r>
              <w:t xml:space="preserve">je </w:t>
            </w:r>
            <w:r w:rsidR="001D76DF" w:rsidRPr="00E065B7">
              <w:t>proces ověření funkce dokončeného Díla jako celku nebo jeho samostatné části</w:t>
            </w:r>
            <w:r w:rsidR="001D76DF">
              <w:t xml:space="preserve"> v </w:t>
            </w:r>
            <w:r w:rsidR="001D76DF" w:rsidRPr="00E065B7">
              <w:t>souladu se stavebním povolením</w:t>
            </w:r>
            <w:r w:rsidR="000B7B23">
              <w:t>/povolením záměru (povolení</w:t>
            </w:r>
            <w:r>
              <w:t>m</w:t>
            </w:r>
            <w:r w:rsidR="000B7B23">
              <w:t xml:space="preserve"> stavby)</w:t>
            </w:r>
            <w:r w:rsidR="001D76DF" w:rsidRPr="00E065B7">
              <w:t xml:space="preserve"> drážního úřadu</w:t>
            </w:r>
            <w:r>
              <w:t>.</w:t>
            </w:r>
          </w:p>
        </w:tc>
      </w:tr>
      <w:tr w:rsidR="001D76DF" w:rsidRPr="00E065B7" w14:paraId="0B3D5A12" w14:textId="77777777" w:rsidTr="7BFD0495">
        <w:tc>
          <w:tcPr>
            <w:tcW w:w="2312" w:type="dxa"/>
          </w:tcPr>
          <w:p w14:paraId="0D9D995A" w14:textId="77777777" w:rsidR="001D76DF" w:rsidRPr="00E95DA9" w:rsidRDefault="001D76DF" w:rsidP="00E95DA9">
            <w:pPr>
              <w:pStyle w:val="Tabulka"/>
              <w:rPr>
                <w:b/>
              </w:rPr>
            </w:pPr>
            <w:r w:rsidRPr="00E95DA9">
              <w:rPr>
                <w:b/>
              </w:rPr>
              <w:t xml:space="preserve">ZOV </w:t>
            </w:r>
          </w:p>
        </w:tc>
        <w:tc>
          <w:tcPr>
            <w:tcW w:w="5796" w:type="dxa"/>
          </w:tcPr>
          <w:p w14:paraId="7210D80D" w14:textId="29E31EA3" w:rsidR="001D76DF" w:rsidRPr="00E065B7" w:rsidRDefault="00EF20B0" w:rsidP="00E95DA9">
            <w:pPr>
              <w:pStyle w:val="Tabulka"/>
            </w:pPr>
            <w:r>
              <w:t xml:space="preserve">jsou </w:t>
            </w:r>
            <w:r w:rsidR="001D76DF">
              <w:t xml:space="preserve">zásady </w:t>
            </w:r>
            <w:r w:rsidR="001D76DF" w:rsidRPr="00E065B7">
              <w:t>organizace výstavby</w:t>
            </w:r>
            <w:r>
              <w:t>.</w:t>
            </w:r>
          </w:p>
        </w:tc>
      </w:tr>
    </w:tbl>
    <w:p w14:paraId="4BB51504" w14:textId="77777777" w:rsidR="00E95DA9" w:rsidRDefault="00E95DA9" w:rsidP="00E95DA9">
      <w:pPr>
        <w:pStyle w:val="Textbezslovn"/>
      </w:pPr>
    </w:p>
    <w:p w14:paraId="7CF4284B" w14:textId="77777777" w:rsidR="005F7CEA" w:rsidRDefault="005F7CEA" w:rsidP="00D40FF7">
      <w:pPr>
        <w:pStyle w:val="Nadpis1-1"/>
      </w:pPr>
      <w:bookmarkStart w:id="7" w:name="_Toc151403303"/>
      <w:bookmarkStart w:id="8" w:name="_Toc157885595"/>
      <w:r>
        <w:t>VŠEOBECNÉ POVINNOSTI ZHOTOVITELE</w:t>
      </w:r>
      <w:bookmarkEnd w:id="7"/>
      <w:bookmarkEnd w:id="8"/>
    </w:p>
    <w:p w14:paraId="3DBAD063" w14:textId="77777777" w:rsidR="005F7CEA" w:rsidRDefault="005F7CEA" w:rsidP="00E95DA9">
      <w:pPr>
        <w:pStyle w:val="Text1-1"/>
        <w:keepNext/>
      </w:pPr>
      <w:r>
        <w:t>Zhotovitel se zavazuje provést Dílo:</w:t>
      </w:r>
    </w:p>
    <w:p w14:paraId="42D94BA5" w14:textId="77777777" w:rsidR="005F7CEA" w:rsidRDefault="005F7CEA" w:rsidP="00D40FF7">
      <w:pPr>
        <w:pStyle w:val="Text1-2"/>
      </w:pPr>
      <w:r>
        <w:t>na svůj náklad</w:t>
      </w:r>
      <w:r w:rsidR="00143482">
        <w:t xml:space="preserve"> a </w:t>
      </w:r>
      <w:r>
        <w:t>na své nebezpečí</w:t>
      </w:r>
      <w:r w:rsidR="00143482">
        <w:t xml:space="preserve"> a </w:t>
      </w:r>
      <w:r>
        <w:t>ve sjednané době;</w:t>
      </w:r>
    </w:p>
    <w:p w14:paraId="2537BF14" w14:textId="77777777" w:rsidR="005F7CEA" w:rsidRDefault="005F7CEA" w:rsidP="00D40FF7">
      <w:pPr>
        <w:pStyle w:val="Text1-2"/>
      </w:pPr>
      <w:r>
        <w:t>způsobem uvedeným ve Smlouvě, Zadávací dokumentaci</w:t>
      </w:r>
      <w:r w:rsidR="00143482">
        <w:t xml:space="preserve"> a </w:t>
      </w:r>
      <w:r>
        <w:t>Nabídce Zhotovitele</w:t>
      </w:r>
      <w:r w:rsidR="00143482">
        <w:t xml:space="preserve"> a </w:t>
      </w:r>
      <w:r>
        <w:t>veškerými pokyny udělenými Objednatelem na základě Smlouvy;</w:t>
      </w:r>
    </w:p>
    <w:p w14:paraId="66AA1657" w14:textId="5067BFCE" w:rsidR="005F7CEA" w:rsidRDefault="005F7CEA" w:rsidP="00D40FF7">
      <w:pPr>
        <w:pStyle w:val="Text1-2"/>
      </w:pPr>
      <w:r>
        <w:t>v souladu</w:t>
      </w:r>
      <w:r w:rsidR="00143482">
        <w:t xml:space="preserve"> s </w:t>
      </w:r>
      <w:r>
        <w:t>obecně závaznými právními předpisy, ČSN, ČN, EN</w:t>
      </w:r>
      <w:r w:rsidR="00143482">
        <w:t xml:space="preserve"> a </w:t>
      </w:r>
      <w:r>
        <w:t>ostatními</w:t>
      </w:r>
      <w:r w:rsidR="00D40FF7">
        <w:t xml:space="preserve"> </w:t>
      </w:r>
      <w:r>
        <w:t>normami aplikovatelnými pro zhotovení Díla</w:t>
      </w:r>
      <w:r w:rsidR="00143482">
        <w:t xml:space="preserve"> a </w:t>
      </w:r>
      <w:r w:rsidR="00EE4D43">
        <w:t>Vnitř</w:t>
      </w:r>
      <w:r>
        <w:t>ními předpisy Objednatele,</w:t>
      </w:r>
      <w:r w:rsidR="00D40FF7">
        <w:t xml:space="preserve"> </w:t>
      </w:r>
      <w:r>
        <w:t>které se týkají předmětného Díla;</w:t>
      </w:r>
    </w:p>
    <w:p w14:paraId="2627EAAA" w14:textId="77777777" w:rsidR="005F7CEA" w:rsidRDefault="005F7CEA" w:rsidP="00D40FF7">
      <w:pPr>
        <w:pStyle w:val="Text1-2"/>
      </w:pPr>
      <w:r>
        <w:t>s odbornou péčí</w:t>
      </w:r>
      <w:r w:rsidR="00143482">
        <w:t xml:space="preserve"> a s </w:t>
      </w:r>
      <w:r>
        <w:t>přihlédnutím</w:t>
      </w:r>
      <w:r w:rsidR="00143482">
        <w:t xml:space="preserve"> k </w:t>
      </w:r>
      <w:r>
        <w:t>povinnostem plynoucím Zhotoviteli</w:t>
      </w:r>
      <w:r w:rsidR="00143482">
        <w:t xml:space="preserve"> z </w:t>
      </w:r>
      <w:r>
        <w:t>ust. §</w:t>
      </w:r>
      <w:r w:rsidR="00143482">
        <w:t> </w:t>
      </w:r>
      <w:r>
        <w:t>5</w:t>
      </w:r>
      <w:r w:rsidR="00D40FF7">
        <w:t xml:space="preserve"> </w:t>
      </w:r>
      <w:r>
        <w:t>odst. 1 občanského zákoníku ve vztahu</w:t>
      </w:r>
      <w:r w:rsidR="00143482">
        <w:t xml:space="preserve"> k </w:t>
      </w:r>
      <w:r>
        <w:t>jeho předmětu podnikání</w:t>
      </w:r>
      <w:r w:rsidR="00143482">
        <w:t xml:space="preserve"> a </w:t>
      </w:r>
      <w:r>
        <w:t>kvalifikaci,</w:t>
      </w:r>
      <w:r w:rsidR="00D40FF7">
        <w:t xml:space="preserve"> </w:t>
      </w:r>
      <w:r>
        <w:t>jejichž splnění Objednateli dokládal před uzavřením Smlouvy</w:t>
      </w:r>
      <w:r w:rsidR="00383726">
        <w:t xml:space="preserve"> a </w:t>
      </w:r>
      <w:r w:rsidR="00143482">
        <w:t>v </w:t>
      </w:r>
      <w:r>
        <w:t>souladu</w:t>
      </w:r>
      <w:r w:rsidR="00143482">
        <w:t xml:space="preserve"> s </w:t>
      </w:r>
      <w:r>
        <w:t>uznávanou obchodní praxí</w:t>
      </w:r>
      <w:r w:rsidR="00143482">
        <w:t xml:space="preserve"> v </w:t>
      </w:r>
      <w:r>
        <w:t>daném oboru</w:t>
      </w:r>
      <w:r w:rsidR="00143482">
        <w:t xml:space="preserve"> a </w:t>
      </w:r>
      <w:r>
        <w:t>za pomoci vhodně vybavených</w:t>
      </w:r>
      <w:r w:rsidR="00D40FF7">
        <w:t xml:space="preserve"> </w:t>
      </w:r>
      <w:r>
        <w:t>zařízení;</w:t>
      </w:r>
    </w:p>
    <w:p w14:paraId="6462342D" w14:textId="77777777" w:rsidR="005F7CEA" w:rsidRDefault="005F7CEA" w:rsidP="00D40FF7">
      <w:pPr>
        <w:pStyle w:val="Text1-2"/>
      </w:pPr>
      <w:r>
        <w:t>za pomoci sjednaných materiálů</w:t>
      </w:r>
      <w:r w:rsidR="00143482">
        <w:t xml:space="preserve"> a </w:t>
      </w:r>
      <w:r>
        <w:t>zařízení</w:t>
      </w:r>
      <w:r w:rsidR="00143482">
        <w:t xml:space="preserve"> a </w:t>
      </w:r>
      <w:r>
        <w:t>není-li ve Smlouvě sjednáno nebo</w:t>
      </w:r>
      <w:r w:rsidR="00143482">
        <w:t xml:space="preserve"> v </w:t>
      </w:r>
      <w:r>
        <w:t>Zadávací dokumentaci uvedeno jinak materiálů</w:t>
      </w:r>
      <w:r w:rsidR="00143482">
        <w:t xml:space="preserve"> a </w:t>
      </w:r>
      <w:r>
        <w:t>zařízení obvyklých,</w:t>
      </w:r>
      <w:r w:rsidR="00D40FF7">
        <w:t xml:space="preserve"> </w:t>
      </w:r>
      <w:r>
        <w:t>bezpečných</w:t>
      </w:r>
      <w:r w:rsidR="00143482">
        <w:t xml:space="preserve"> a </w:t>
      </w:r>
      <w:r>
        <w:t>vhodných pro poskytnutí řádného plnění</w:t>
      </w:r>
      <w:r w:rsidR="00143482">
        <w:t xml:space="preserve"> v </w:t>
      </w:r>
      <w:r>
        <w:t>rámci provádění Díla,</w:t>
      </w:r>
      <w:r w:rsidR="00D40FF7">
        <w:t xml:space="preserve"> </w:t>
      </w:r>
      <w:r>
        <w:t>aby Dílo mohlo sloužit účelu uvedenému</w:t>
      </w:r>
      <w:r w:rsidR="00143482">
        <w:t xml:space="preserve"> v </w:t>
      </w:r>
      <w:r>
        <w:t>Zadávací dokumentaci, jinak účelu</w:t>
      </w:r>
      <w:r w:rsidR="00D40FF7">
        <w:t xml:space="preserve"> </w:t>
      </w:r>
      <w:r>
        <w:t>obvyklému;</w:t>
      </w:r>
    </w:p>
    <w:p w14:paraId="267899EF" w14:textId="3345EC8A" w:rsidR="005F7CEA" w:rsidRDefault="005F7CEA" w:rsidP="005F7CEA">
      <w:pPr>
        <w:pStyle w:val="Text1-2"/>
      </w:pPr>
      <w:r>
        <w:t>v souladu</w:t>
      </w:r>
      <w:r w:rsidR="00143482">
        <w:t xml:space="preserve"> s </w:t>
      </w:r>
      <w:r>
        <w:t>územním rozhodnutím, stavebním povolením</w:t>
      </w:r>
      <w:r w:rsidR="000B7B23">
        <w:t>, povolením záměru</w:t>
      </w:r>
      <w:r w:rsidR="00143482">
        <w:t xml:space="preserve"> a </w:t>
      </w:r>
      <w:r>
        <w:t>další</w:t>
      </w:r>
      <w:r w:rsidR="00160FA0">
        <w:t>\</w:t>
      </w:r>
      <w:r>
        <w:t>mi příslušnými</w:t>
      </w:r>
      <w:r w:rsidR="00D40FF7">
        <w:t xml:space="preserve"> </w:t>
      </w:r>
      <w:r>
        <w:t>povoleními</w:t>
      </w:r>
      <w:r w:rsidR="00143482">
        <w:t xml:space="preserve"> a </w:t>
      </w:r>
      <w:r>
        <w:t>souhlasy; a</w:t>
      </w:r>
    </w:p>
    <w:p w14:paraId="7BB63BC3" w14:textId="1298392E" w:rsidR="005F7CEA" w:rsidRDefault="005F7CEA" w:rsidP="005F7CEA">
      <w:pPr>
        <w:pStyle w:val="Text1-2"/>
      </w:pPr>
      <w:r>
        <w:t>v souladu</w:t>
      </w:r>
      <w:r w:rsidR="00143482">
        <w:t xml:space="preserve"> s </w:t>
      </w:r>
      <w:r>
        <w:t xml:space="preserve">právními předpisy, </w:t>
      </w:r>
      <w:r w:rsidR="00EE4D43">
        <w:t>Vnitř</w:t>
      </w:r>
      <w:r>
        <w:t>ními předpisy Objednatele, které se týkají</w:t>
      </w:r>
      <w:r w:rsidR="00D40FF7">
        <w:t xml:space="preserve"> </w:t>
      </w:r>
      <w:r>
        <w:t>předmětného Díla,</w:t>
      </w:r>
      <w:r w:rsidR="00143482">
        <w:t xml:space="preserve"> a </w:t>
      </w:r>
      <w:r>
        <w:t>příslušnými technickými normami aplikovatelnými na druh</w:t>
      </w:r>
      <w:r w:rsidR="00D40FF7">
        <w:t xml:space="preserve"> </w:t>
      </w:r>
      <w:r>
        <w:t>Díla</w:t>
      </w:r>
      <w:r w:rsidR="00143482">
        <w:t xml:space="preserve"> a </w:t>
      </w:r>
      <w:r>
        <w:t>činností uskutečňovaných při provádění Díla.</w:t>
      </w:r>
    </w:p>
    <w:p w14:paraId="191FB528" w14:textId="7B599CC4" w:rsidR="005F7CEA" w:rsidRDefault="005F7CEA" w:rsidP="005F7CEA">
      <w:pPr>
        <w:pStyle w:val="Text1-1"/>
      </w:pPr>
      <w:r>
        <w:t>Zhotovitel se zavazuje respektovat změny obecně závazných právních předpisů,</w:t>
      </w:r>
      <w:r w:rsidR="00D40FF7">
        <w:t xml:space="preserve"> </w:t>
      </w:r>
      <w:r w:rsidR="00DB0F1C">
        <w:t xml:space="preserve">Vnitřních </w:t>
      </w:r>
      <w:r>
        <w:t>předpisů Objednatele</w:t>
      </w:r>
      <w:r w:rsidR="00143482">
        <w:t xml:space="preserve"> a </w:t>
      </w:r>
      <w:r>
        <w:t>norem, které se týkají předmětného Díla,</w:t>
      </w:r>
      <w:r w:rsidR="00143482">
        <w:t xml:space="preserve"> i </w:t>
      </w:r>
      <w:r>
        <w:t>pokud</w:t>
      </w:r>
      <w:r w:rsidR="00143482">
        <w:t xml:space="preserve"> k </w:t>
      </w:r>
      <w:r>
        <w:t>těmto změnám dojde během provádění Díla</w:t>
      </w:r>
      <w:r w:rsidR="00143482">
        <w:t xml:space="preserve"> a </w:t>
      </w:r>
      <w:r>
        <w:t>tyto změny se mají vztahovat</w:t>
      </w:r>
      <w:r w:rsidR="00143482">
        <w:t xml:space="preserve"> i </w:t>
      </w:r>
      <w:r>
        <w:t>na Dílo</w:t>
      </w:r>
      <w:r w:rsidR="00D40FF7">
        <w:t xml:space="preserve"> </w:t>
      </w:r>
      <w:r>
        <w:t xml:space="preserve">již prováděné. Změna </w:t>
      </w:r>
      <w:r w:rsidR="00EE4D43">
        <w:t>Vnitř</w:t>
      </w:r>
      <w:r>
        <w:t>ních předpisů Objednatele je pro Zhotovitele závazná</w:t>
      </w:r>
      <w:r w:rsidR="00D40FF7">
        <w:t xml:space="preserve"> </w:t>
      </w:r>
      <w:r>
        <w:t>okamžikem prokazatelného seznámení Zhotovitele</w:t>
      </w:r>
      <w:r w:rsidR="00143482">
        <w:t xml:space="preserve"> s </w:t>
      </w:r>
      <w:r>
        <w:t>příslušnou změnou, přičemž</w:t>
      </w:r>
      <w:r w:rsidR="00D40FF7">
        <w:t xml:space="preserve"> </w:t>
      </w:r>
      <w:r>
        <w:t>Objednatel má povinnost</w:t>
      </w:r>
      <w:r w:rsidR="00143482">
        <w:t xml:space="preserve"> s </w:t>
      </w:r>
      <w:r>
        <w:t>takovou změnou Zhotovitele neprodleně seznámit. Změna</w:t>
      </w:r>
      <w:r w:rsidR="00D40FF7">
        <w:t xml:space="preserve"> </w:t>
      </w:r>
      <w:r w:rsidR="00EE4D43">
        <w:t>Vnitř</w:t>
      </w:r>
      <w:r>
        <w:t>ních předpisů Objednatele se považuje za pokyn (příkaz) Objednatele ve smyslu</w:t>
      </w:r>
      <w:r w:rsidR="00D40FF7">
        <w:t xml:space="preserve"> </w:t>
      </w:r>
      <w:r>
        <w:t>ust. § 2592 občanského zákoníku.</w:t>
      </w:r>
    </w:p>
    <w:p w14:paraId="7075892F" w14:textId="77777777" w:rsidR="005F7CEA" w:rsidRDefault="005F7CEA" w:rsidP="005F7CEA">
      <w:pPr>
        <w:pStyle w:val="Text1-1"/>
      </w:pPr>
      <w:r>
        <w:t>Zhotovitel se zavazuje předat TDS ke kontrole na vlastní náklady veškeré vzorky</w:t>
      </w:r>
      <w:r w:rsidR="00D40FF7">
        <w:t xml:space="preserve"> </w:t>
      </w:r>
      <w:r>
        <w:t>materiálů uvedené ve Smlouvě nebo vyžádané</w:t>
      </w:r>
      <w:r w:rsidR="00143482">
        <w:t xml:space="preserve"> v </w:t>
      </w:r>
      <w:r>
        <w:t>přiměřené míře TDS</w:t>
      </w:r>
      <w:r w:rsidR="00143482">
        <w:t xml:space="preserve"> a s </w:t>
      </w:r>
      <w:r>
        <w:t>tím související</w:t>
      </w:r>
      <w:r w:rsidR="00D40FF7">
        <w:t xml:space="preserve"> </w:t>
      </w:r>
      <w:r>
        <w:t>informace ke schválení</w:t>
      </w:r>
      <w:r w:rsidR="00143482">
        <w:t xml:space="preserve"> v </w:t>
      </w:r>
      <w:r>
        <w:t>dostatečném předstihu před tím, než budou tyto materiály</w:t>
      </w:r>
      <w:r w:rsidR="00D40FF7">
        <w:t xml:space="preserve"> </w:t>
      </w:r>
      <w:r>
        <w:t>použity pro zhotovení Díla, není-li sjednáno jinak. Zhotovitel se zavazuje</w:t>
      </w:r>
      <w:r w:rsidR="00143482">
        <w:t xml:space="preserve"> u </w:t>
      </w:r>
      <w:r>
        <w:t>každého</w:t>
      </w:r>
      <w:r w:rsidR="00D40FF7">
        <w:t xml:space="preserve"> </w:t>
      </w:r>
      <w:r>
        <w:t>vzorku zajistit vyznačení původu</w:t>
      </w:r>
      <w:r w:rsidR="00143482">
        <w:t xml:space="preserve"> a </w:t>
      </w:r>
      <w:r>
        <w:t>zamýšlené použití pro Dílo. Kontrola vzorků se</w:t>
      </w:r>
      <w:r w:rsidR="00D40FF7">
        <w:t xml:space="preserve"> </w:t>
      </w:r>
      <w:r>
        <w:t>sjednává jako součást dozorového práva Objednatele dle ust. § 2593</w:t>
      </w:r>
      <w:r w:rsidR="00143482">
        <w:t xml:space="preserve"> a </w:t>
      </w:r>
      <w:r>
        <w:t>§</w:t>
      </w:r>
      <w:r w:rsidR="00143482">
        <w:t> </w:t>
      </w:r>
      <w:r>
        <w:t>2626</w:t>
      </w:r>
      <w:r w:rsidR="00D40FF7">
        <w:t xml:space="preserve"> </w:t>
      </w:r>
      <w:r>
        <w:t>občanského zákoníku.</w:t>
      </w:r>
    </w:p>
    <w:p w14:paraId="681CBF1E" w14:textId="77777777" w:rsidR="005F7CEA" w:rsidRDefault="005F7CEA" w:rsidP="005F7CEA">
      <w:pPr>
        <w:pStyle w:val="Text1-1"/>
      </w:pPr>
      <w:r>
        <w:lastRenderedPageBreak/>
        <w:t>Zhotovitel je odpovědný za přiměřenost, stabilitu</w:t>
      </w:r>
      <w:r w:rsidR="00143482">
        <w:t xml:space="preserve"> a </w:t>
      </w:r>
      <w:r>
        <w:t>bezpečnost veškerých operací na</w:t>
      </w:r>
      <w:r w:rsidR="00D40FF7">
        <w:t xml:space="preserve"> </w:t>
      </w:r>
      <w:r>
        <w:t>Staveništi</w:t>
      </w:r>
      <w:r w:rsidR="00143482">
        <w:t xml:space="preserve"> a </w:t>
      </w:r>
      <w:r>
        <w:t>veškerých metod provádění Díla</w:t>
      </w:r>
      <w:r w:rsidR="00143482">
        <w:t xml:space="preserve"> a </w:t>
      </w:r>
      <w:r>
        <w:t>za veškerou Dokumentaci Zhotovitele.</w:t>
      </w:r>
    </w:p>
    <w:p w14:paraId="31DCC33B" w14:textId="77777777" w:rsidR="005F7CEA" w:rsidRDefault="005F7CEA" w:rsidP="005F7CEA">
      <w:pPr>
        <w:pStyle w:val="Text1-1"/>
      </w:pPr>
      <w:r>
        <w:t>Zhotovitel se zavazuje dodržovat pokyny vydané TDS nebo jím pověřené osoby za</w:t>
      </w:r>
      <w:r w:rsidR="00D40FF7">
        <w:t xml:space="preserve"> </w:t>
      </w:r>
      <w:r>
        <w:t>podmínek vydaných</w:t>
      </w:r>
      <w:r w:rsidR="00143482">
        <w:t xml:space="preserve"> v </w:t>
      </w:r>
      <w:r>
        <w:t>pravomoci svěřené TDS na základě Smlouvy. Zhotovitel se</w:t>
      </w:r>
      <w:r w:rsidR="00D40FF7">
        <w:t xml:space="preserve"> </w:t>
      </w:r>
      <w:r>
        <w:t>zavazuje písemně upozornit TDS</w:t>
      </w:r>
      <w:r w:rsidR="00143482">
        <w:t xml:space="preserve"> v </w:t>
      </w:r>
      <w:r>
        <w:t>případě, že by jakýkoliv jeho pokyn, nebo obsah pro</w:t>
      </w:r>
      <w:r w:rsidR="00D40FF7">
        <w:t xml:space="preserve"> </w:t>
      </w:r>
      <w:r>
        <w:t>Zhotovitele závazného dokumentu byl</w:t>
      </w:r>
      <w:r w:rsidR="00143482">
        <w:t xml:space="preserve"> v </w:t>
      </w:r>
      <w:r>
        <w:t>rozporu se Smlouvou nebo mohl ohrozit</w:t>
      </w:r>
      <w:r w:rsidR="00D40FF7">
        <w:t xml:space="preserve"> </w:t>
      </w:r>
      <w:r>
        <w:t>provádění Díla nebo účel, pro něž je Dílo zhotovováno, pokud si Zhotovitel těchto</w:t>
      </w:r>
      <w:r w:rsidR="00D40FF7">
        <w:t xml:space="preserve"> </w:t>
      </w:r>
      <w:r>
        <w:t>skutečností je vědom, nebo pokud by si jich měl být vědom při vynaložení odborné</w:t>
      </w:r>
      <w:r w:rsidR="00D40FF7">
        <w:t xml:space="preserve"> </w:t>
      </w:r>
      <w:r>
        <w:t>péče. Zhotovitel není oprávněn od Smlouvy odstoupit</w:t>
      </w:r>
      <w:r w:rsidR="00143482">
        <w:t xml:space="preserve"> z </w:t>
      </w:r>
      <w:r>
        <w:t>důvodů uvedených</w:t>
      </w:r>
      <w:r w:rsidR="00143482">
        <w:t xml:space="preserve"> v </w:t>
      </w:r>
      <w:r>
        <w:t>ust. §</w:t>
      </w:r>
      <w:r w:rsidR="00143482">
        <w:t> </w:t>
      </w:r>
      <w:r>
        <w:t>2595 občanského zákoníku.</w:t>
      </w:r>
    </w:p>
    <w:p w14:paraId="7D3A8665" w14:textId="192DE2FE" w:rsidR="005F7CEA" w:rsidRDefault="005F7CEA" w:rsidP="005F7CEA">
      <w:pPr>
        <w:pStyle w:val="Text1-1"/>
      </w:pPr>
      <w:r>
        <w:t>Zhotovitel se zavazuje na vlastní náklady zajistit si příslušná oprávnění</w:t>
      </w:r>
      <w:r w:rsidR="00143482">
        <w:t xml:space="preserve"> k </w:t>
      </w:r>
      <w:r>
        <w:t>provádění</w:t>
      </w:r>
      <w:r w:rsidR="00D40FF7">
        <w:t xml:space="preserve"> </w:t>
      </w:r>
      <w:r>
        <w:t>veškerých prací</w:t>
      </w:r>
      <w:r w:rsidR="00143482">
        <w:t xml:space="preserve"> v </w:t>
      </w:r>
      <w:r>
        <w:t>rámci zhotovování Díla jako předmětu své činnosti nebo podnikání.</w:t>
      </w:r>
      <w:r w:rsidR="00D40FF7">
        <w:t xml:space="preserve"> </w:t>
      </w:r>
      <w:r>
        <w:t>Zhotovitel je povinen zajistit, aby vybrané činnosti,</w:t>
      </w:r>
      <w:r w:rsidR="00143482">
        <w:t xml:space="preserve"> k </w:t>
      </w:r>
      <w:r>
        <w:t>nimž je potřeba určitého</w:t>
      </w:r>
      <w:r w:rsidR="00D40FF7">
        <w:t xml:space="preserve"> </w:t>
      </w:r>
      <w:r>
        <w:t>oprávnění nebo dosaženého vzdělání, byly prováděny fyzickými osobami, které mají</w:t>
      </w:r>
      <w:r w:rsidR="00143482">
        <w:t xml:space="preserve"> k </w:t>
      </w:r>
      <w:r>
        <w:t>výkonu těchto činností veškerá příslušná oprávnění</w:t>
      </w:r>
      <w:r w:rsidR="00143482">
        <w:t xml:space="preserve"> a </w:t>
      </w:r>
      <w:r>
        <w:t>dosažené vzdělání. Zhotovitel</w:t>
      </w:r>
      <w:r w:rsidR="00D40FF7">
        <w:t xml:space="preserve"> </w:t>
      </w:r>
      <w:r>
        <w:t>musí mít</w:t>
      </w:r>
      <w:r w:rsidR="00143482">
        <w:t xml:space="preserve"> i </w:t>
      </w:r>
      <w:r>
        <w:t>všechna ostatní oprávnění vyžadovaná pro výkon činností spojených</w:t>
      </w:r>
      <w:r w:rsidR="00143482">
        <w:t xml:space="preserve"> s </w:t>
      </w:r>
      <w:r>
        <w:t xml:space="preserve">prováděním Díla, obecně závaznými právními předpisy, </w:t>
      </w:r>
      <w:r w:rsidR="00EE4D43">
        <w:t>Vnitř</w:t>
      </w:r>
      <w:r>
        <w:t>ními předpisy</w:t>
      </w:r>
      <w:r w:rsidR="00D40FF7">
        <w:t xml:space="preserve"> </w:t>
      </w:r>
      <w:r>
        <w:t>Objednatele nebo Smlouvou. Zhotovitel je povinen zajistit, že veškerá oprávnění</w:t>
      </w:r>
      <w:r w:rsidR="00D40FF7">
        <w:t xml:space="preserve"> </w:t>
      </w:r>
      <w:r>
        <w:t>vyžadovaná Smlouvou zůstanou po celou dobu účinnosti Smlouvy</w:t>
      </w:r>
      <w:r w:rsidR="00143482">
        <w:t xml:space="preserve"> v </w:t>
      </w:r>
      <w:r>
        <w:t>platnosti. Převzetí</w:t>
      </w:r>
      <w:r w:rsidR="00D40FF7">
        <w:t xml:space="preserve"> </w:t>
      </w:r>
      <w:r>
        <w:t>těchto povinností Zhotovitelem považují obě strany za prohlášení ve smyslu ust. § 5</w:t>
      </w:r>
      <w:r w:rsidR="00D40FF7">
        <w:t xml:space="preserve"> </w:t>
      </w:r>
      <w:r>
        <w:t>odst. 1</w:t>
      </w:r>
      <w:r w:rsidR="00143482">
        <w:t xml:space="preserve"> a </w:t>
      </w:r>
      <w:r>
        <w:t>§ 2912 odst. 2 občanského zákoníku.</w:t>
      </w:r>
    </w:p>
    <w:p w14:paraId="4942DA56" w14:textId="054E6C7D" w:rsidR="005F7CEA" w:rsidRPr="003A4F73" w:rsidRDefault="005F7CEA" w:rsidP="005F7CEA">
      <w:pPr>
        <w:pStyle w:val="Text1-1"/>
      </w:pPr>
      <w:r w:rsidRPr="003A4F73">
        <w:t>Zhotovitel se zavazuje zpracovat</w:t>
      </w:r>
      <w:r w:rsidR="00143482" w:rsidRPr="003A4F73">
        <w:t xml:space="preserve"> a </w:t>
      </w:r>
      <w:r w:rsidRPr="003A4F73">
        <w:t>předat Objednateli po dokončení veškerých</w:t>
      </w:r>
      <w:r w:rsidR="00D40FF7" w:rsidRPr="003A4F73">
        <w:t xml:space="preserve"> </w:t>
      </w:r>
      <w:r w:rsidRPr="003A4F73">
        <w:t>stavebních prací</w:t>
      </w:r>
      <w:r w:rsidR="00143482" w:rsidRPr="003A4F73">
        <w:t xml:space="preserve"> v </w:t>
      </w:r>
      <w:r w:rsidRPr="003A4F73">
        <w:t>rámci Díla dokumentaci skutečného provedení stavby ve smyslu</w:t>
      </w:r>
      <w:r w:rsidR="00D40FF7" w:rsidRPr="003A4F73">
        <w:t xml:space="preserve"> </w:t>
      </w:r>
      <w:r w:rsidR="009D7515">
        <w:t>NSZ</w:t>
      </w:r>
      <w:r w:rsidRPr="003A4F73">
        <w:t>.</w:t>
      </w:r>
    </w:p>
    <w:p w14:paraId="7233DF11" w14:textId="6E6A56B3" w:rsidR="00C14D14" w:rsidRDefault="00C14D14" w:rsidP="0084683F">
      <w:pPr>
        <w:pStyle w:val="Text1-1"/>
      </w:pPr>
      <w:r>
        <w:t>Variantní</w:t>
      </w:r>
      <w:r w:rsidR="00854159">
        <w:t xml:space="preserve"> ustanovení podle typu financování:</w:t>
      </w:r>
    </w:p>
    <w:p w14:paraId="6C1CBE90" w14:textId="6769ED9A" w:rsidR="009F2088" w:rsidRDefault="00854159" w:rsidP="00854159">
      <w:pPr>
        <w:pStyle w:val="Text1-2"/>
      </w:pPr>
      <w:r w:rsidRPr="00465837">
        <w:rPr>
          <w:b/>
          <w:bCs/>
        </w:rPr>
        <w:t>[IG</w:t>
      </w:r>
      <w:r w:rsidR="003B7CBC" w:rsidRPr="00465837">
        <w:rPr>
          <w:b/>
          <w:bCs/>
        </w:rPr>
        <w:t xml:space="preserve"> a </w:t>
      </w:r>
      <w:r w:rsidR="006A75F8" w:rsidRPr="00465837">
        <w:rPr>
          <w:b/>
          <w:bCs/>
        </w:rPr>
        <w:t>P</w:t>
      </w:r>
      <w:r w:rsidR="003B7CBC" w:rsidRPr="00465837">
        <w:rPr>
          <w:b/>
          <w:bCs/>
        </w:rPr>
        <w:t>odlimitní jmenovité akce</w:t>
      </w:r>
      <w:r w:rsidR="006A75F8" w:rsidRPr="00465837">
        <w:rPr>
          <w:b/>
          <w:bCs/>
        </w:rPr>
        <w:t>/stavby</w:t>
      </w:r>
      <w:r w:rsidRPr="00465837">
        <w:rPr>
          <w:b/>
          <w:bCs/>
        </w:rPr>
        <w:t>]</w:t>
      </w:r>
      <w:r w:rsidR="006A75F8">
        <w:t xml:space="preserve"> </w:t>
      </w:r>
      <w:r w:rsidR="009F2088">
        <w:t>Na základě monitorovacího systému, předepsaného Ministerstvem dopravy Odborem Fondů EU, z něhož vyplývá povinnost monitorování postupu stavby pomocí fyzických ukazatelů, je Zhotovitel povinen poskytnout Objednateli v písemné formě a bez zbytečných odkladů informace o údajích, týkajících se vývoje projektu, získaných na základě pravidelných měření fyzických ukazatelů a jejich plnění. V případě potřeby vyzve Objednatel Zhotovitele k poskytnutí doplňujících či chybějících informací, přičemž Zhotovitel je povinen tyto informace bezodkladně poskytnout. S pravidly tohoto monitorovacího systému je Zhotovitel seznámen.</w:t>
      </w:r>
    </w:p>
    <w:p w14:paraId="69367799" w14:textId="32626D45" w:rsidR="006A75F8" w:rsidRDefault="005F426E" w:rsidP="00B5558C">
      <w:pPr>
        <w:pStyle w:val="Text1-2"/>
      </w:pPr>
      <w:r w:rsidRPr="00465837">
        <w:rPr>
          <w:b/>
          <w:bCs/>
        </w:rPr>
        <w:t>[</w:t>
      </w:r>
      <w:r w:rsidR="006A75F8" w:rsidRPr="00465837">
        <w:rPr>
          <w:b/>
          <w:bCs/>
        </w:rPr>
        <w:t>OUA + PR]</w:t>
      </w:r>
      <w:r w:rsidR="006A75F8">
        <w:t xml:space="preserve"> </w:t>
      </w:r>
      <w:r w:rsidR="000A1A80">
        <w:t>NEOBSAZENO</w:t>
      </w:r>
      <w:r w:rsidR="006A75F8">
        <w:t>.</w:t>
      </w:r>
    </w:p>
    <w:p w14:paraId="4A099FC5" w14:textId="782B976F" w:rsidR="005F7CEA" w:rsidRDefault="005F7CEA" w:rsidP="005F7CEA">
      <w:pPr>
        <w:pStyle w:val="Text1-1"/>
      </w:pPr>
      <w:bookmarkStart w:id="9" w:name="_Hlk157511403"/>
      <w:r>
        <w:t>Zahrnuje-li zhotovení Díla konstrukční prvky,</w:t>
      </w:r>
      <w:r w:rsidR="00143482">
        <w:t xml:space="preserve"> u </w:t>
      </w:r>
      <w:r>
        <w:t>nichž je dán požadavek na zajištění</w:t>
      </w:r>
      <w:r w:rsidR="00D40FF7">
        <w:t xml:space="preserve"> </w:t>
      </w:r>
      <w:r>
        <w:t>interoperability</w:t>
      </w:r>
      <w:r w:rsidR="00857266">
        <w:t xml:space="preserve">, </w:t>
      </w:r>
      <w:r>
        <w:t>Zhotovitel se zavazuje na vlastní náklady zajistit</w:t>
      </w:r>
      <w:r w:rsidR="00D40FF7">
        <w:t xml:space="preserve"> </w:t>
      </w:r>
      <w:r>
        <w:t xml:space="preserve">činnosti </w:t>
      </w:r>
      <w:r w:rsidR="00955619">
        <w:t>Oznámeného subjektu podle § 49r zákona o drahách.</w:t>
      </w:r>
    </w:p>
    <w:bookmarkEnd w:id="9"/>
    <w:p w14:paraId="6E431B82" w14:textId="5D4DD6F3" w:rsidR="005F7CEA" w:rsidRDefault="005F7CEA" w:rsidP="005F7CEA">
      <w:pPr>
        <w:pStyle w:val="Text1-1"/>
      </w:pPr>
      <w:r>
        <w:t>Posouzení interoperability, včetně zajištění všech souvisejících dokladů podle § 49b</w:t>
      </w:r>
      <w:r w:rsidR="00D40FF7">
        <w:t xml:space="preserve"> </w:t>
      </w:r>
      <w:r>
        <w:t xml:space="preserve">zákona </w:t>
      </w:r>
      <w:r w:rsidR="00145DE9">
        <w:t>o drahách</w:t>
      </w:r>
      <w:r>
        <w:t>, budou Zhotovitelem předány</w:t>
      </w:r>
      <w:r w:rsidR="00D40FF7">
        <w:t xml:space="preserve"> </w:t>
      </w:r>
      <w:r>
        <w:t>Objednateli, pokud je třeba dle uvedeného předpisu zajistit. Předané certifikáty musí</w:t>
      </w:r>
      <w:r w:rsidR="00D40FF7">
        <w:t xml:space="preserve"> </w:t>
      </w:r>
      <w:r>
        <w:t>být bez jakéhokoliv omezení</w:t>
      </w:r>
      <w:r w:rsidR="00143482">
        <w:t xml:space="preserve"> a </w:t>
      </w:r>
      <w:r>
        <w:t>musí se vztahovat na celý předmět Díla. Tyto doklady</w:t>
      </w:r>
      <w:r w:rsidR="00D40FF7">
        <w:t xml:space="preserve"> </w:t>
      </w:r>
      <w:r>
        <w:t>musí být předány nejpozději do 6 měsíců po dokončení konečného přejímacího řízení</w:t>
      </w:r>
      <w:r w:rsidR="00D40FF7">
        <w:t xml:space="preserve"> </w:t>
      </w:r>
      <w:r>
        <w:t>posledního provozního souboru nebo stavebního objektu, tj. do 6 měsíců ode dne</w:t>
      </w:r>
      <w:r w:rsidR="00D40FF7">
        <w:t xml:space="preserve"> </w:t>
      </w:r>
      <w:r>
        <w:t>podpisu posledního Zápisu</w:t>
      </w:r>
      <w:r w:rsidR="00143482">
        <w:t xml:space="preserve"> o </w:t>
      </w:r>
      <w:r>
        <w:t>předání</w:t>
      </w:r>
      <w:r w:rsidR="00143482">
        <w:t xml:space="preserve"> a </w:t>
      </w:r>
      <w:r>
        <w:t>převzetí Díla.</w:t>
      </w:r>
    </w:p>
    <w:p w14:paraId="1F834D5A" w14:textId="77777777" w:rsidR="005F7CEA" w:rsidRDefault="005F7CEA" w:rsidP="005F7CEA">
      <w:pPr>
        <w:pStyle w:val="Text1-1"/>
      </w:pPr>
      <w:r>
        <w:t>Zhotovitel se zavazuje zajistit vydání osvědčení</w:t>
      </w:r>
      <w:r w:rsidR="00143482">
        <w:t xml:space="preserve"> o </w:t>
      </w:r>
      <w:r>
        <w:t>bezpečnosti zpracovaného</w:t>
      </w:r>
      <w:r w:rsidR="00D40FF7">
        <w:t xml:space="preserve"> </w:t>
      </w:r>
      <w:r>
        <w:t>nezávislým posuzovatelem podle nařízení Komise (EU) č. 402/2013 ze dne 30. dubna</w:t>
      </w:r>
      <w:r w:rsidR="00D40FF7">
        <w:t xml:space="preserve"> </w:t>
      </w:r>
      <w:r>
        <w:t>2013</w:t>
      </w:r>
      <w:r w:rsidR="00143482">
        <w:t xml:space="preserve"> o </w:t>
      </w:r>
      <w:r>
        <w:t>společné bezpečnostní metodě pro hodnocení</w:t>
      </w:r>
      <w:r w:rsidR="00143482">
        <w:t xml:space="preserve"> a </w:t>
      </w:r>
      <w:r>
        <w:t>posuzování rizik</w:t>
      </w:r>
      <w:r w:rsidR="00143482">
        <w:t xml:space="preserve"> a o </w:t>
      </w:r>
      <w:r>
        <w:t>zrušení</w:t>
      </w:r>
      <w:r w:rsidR="00D40FF7">
        <w:t xml:space="preserve"> </w:t>
      </w:r>
      <w:r>
        <w:t>nařízení (ES) č. 352/2009, pokud je vydání takového osvědčení dle uvedeného nařízení</w:t>
      </w:r>
      <w:r w:rsidR="00D40FF7">
        <w:t xml:space="preserve"> </w:t>
      </w:r>
      <w:r>
        <w:t>třeba zajistit. Tento doklad musí být předán nejpozději do 6 měsíců po dokončení</w:t>
      </w:r>
      <w:r w:rsidR="00D40FF7">
        <w:t xml:space="preserve"> </w:t>
      </w:r>
      <w:r>
        <w:t>konečného přejímacího řízení posledního provozního souboru nebo stavebního</w:t>
      </w:r>
      <w:r w:rsidR="00D40FF7">
        <w:t xml:space="preserve"> </w:t>
      </w:r>
      <w:r>
        <w:t>objektu, tj. do 6 měsíců ode dne podpisu posledního Zápisu</w:t>
      </w:r>
      <w:r w:rsidR="00143482">
        <w:t xml:space="preserve"> o </w:t>
      </w:r>
      <w:r>
        <w:t>předání</w:t>
      </w:r>
      <w:r w:rsidR="00143482">
        <w:t xml:space="preserve"> a </w:t>
      </w:r>
      <w:r>
        <w:t>převzetí Díla.</w:t>
      </w:r>
    </w:p>
    <w:p w14:paraId="0B3B4ABE" w14:textId="77777777" w:rsidR="005F7CEA" w:rsidRDefault="005F7CEA" w:rsidP="005F7CEA">
      <w:pPr>
        <w:pStyle w:val="Text1-1"/>
      </w:pPr>
      <w:r>
        <w:t>Zhotovitel se zavazuje vést, ukládat</w:t>
      </w:r>
      <w:r w:rsidR="00143482">
        <w:t xml:space="preserve"> a </w:t>
      </w:r>
      <w:r>
        <w:t>spravovat záznamy ohledně lhůt</w:t>
      </w:r>
      <w:r w:rsidR="00143482">
        <w:t xml:space="preserve"> a </w:t>
      </w:r>
      <w:r>
        <w:t>výdajů</w:t>
      </w:r>
      <w:r w:rsidR="00D40FF7">
        <w:t xml:space="preserve"> </w:t>
      </w:r>
      <w:r>
        <w:t>spojených</w:t>
      </w:r>
      <w:r w:rsidR="00143482">
        <w:t xml:space="preserve"> s </w:t>
      </w:r>
      <w:r>
        <w:t>prováděním Díla</w:t>
      </w:r>
      <w:r w:rsidR="00143482">
        <w:t xml:space="preserve"> v </w:t>
      </w:r>
      <w:r>
        <w:t>souladu</w:t>
      </w:r>
      <w:r w:rsidR="00143482">
        <w:t xml:space="preserve"> s </w:t>
      </w:r>
      <w:r>
        <w:t>právními předpisy</w:t>
      </w:r>
      <w:r w:rsidR="00143482">
        <w:t xml:space="preserve"> a </w:t>
      </w:r>
      <w:r>
        <w:t>požadavky Evropské</w:t>
      </w:r>
      <w:r w:rsidR="00D40FF7">
        <w:t xml:space="preserve"> </w:t>
      </w:r>
      <w:r>
        <w:t>komise, Evropského úřadu pro boj proti podvodům</w:t>
      </w:r>
      <w:r w:rsidR="00143482">
        <w:t xml:space="preserve"> a </w:t>
      </w:r>
      <w:r>
        <w:t>Evropského účetního dvora pro</w:t>
      </w:r>
      <w:r w:rsidR="00D40FF7">
        <w:t xml:space="preserve"> </w:t>
      </w:r>
      <w:r>
        <w:lastRenderedPageBreak/>
        <w:t>zakázky spolufinancované</w:t>
      </w:r>
      <w:r w:rsidR="00143482">
        <w:t xml:space="preserve"> z </w:t>
      </w:r>
      <w:r>
        <w:t>prostředků ES. Zhotovitel uchová potřebné záznamy tak,</w:t>
      </w:r>
      <w:r w:rsidR="00D40FF7">
        <w:t xml:space="preserve"> </w:t>
      </w:r>
      <w:r>
        <w:t>aby Objednatel nebo jím určená osoba mohl po dobu 10 let po předání Díla, ukončení</w:t>
      </w:r>
      <w:r w:rsidR="00D40FF7">
        <w:t xml:space="preserve"> </w:t>
      </w:r>
      <w:r>
        <w:t>účinnosti Smlouvy nebo po provedení závěrečné platby, podle toho, který termín</w:t>
      </w:r>
      <w:r w:rsidR="00D40FF7">
        <w:t xml:space="preserve"> </w:t>
      </w:r>
      <w:r>
        <w:t>nastane později, po předchozím oznámení provést kontrolu těchto výkazů</w:t>
      </w:r>
      <w:r w:rsidR="00143482">
        <w:t xml:space="preserve"> a </w:t>
      </w:r>
      <w:r>
        <w:t>záznamů.</w:t>
      </w:r>
      <w:r w:rsidR="00D40FF7">
        <w:t xml:space="preserve"> </w:t>
      </w:r>
      <w:r>
        <w:t>Zhotovitel zajistí</w:t>
      </w:r>
      <w:r w:rsidR="00143482">
        <w:t xml:space="preserve"> a </w:t>
      </w:r>
      <w:r>
        <w:t>odpovídá za to, že záznamy</w:t>
      </w:r>
      <w:r w:rsidR="00143482">
        <w:t xml:space="preserve"> a </w:t>
      </w:r>
      <w:r>
        <w:t>výkazy všech Poddodavatelů nebo</w:t>
      </w:r>
      <w:r w:rsidR="00D40FF7">
        <w:t xml:space="preserve"> </w:t>
      </w:r>
      <w:r>
        <w:t>třetích osob, kteří mají prospěch</w:t>
      </w:r>
      <w:r w:rsidR="00143482">
        <w:t xml:space="preserve"> z </w:t>
      </w:r>
      <w:r>
        <w:t>prostředků spolufinancování ES, budou uchovány</w:t>
      </w:r>
      <w:r w:rsidR="00D40FF7">
        <w:t xml:space="preserve"> </w:t>
      </w:r>
      <w:r>
        <w:t>tak, aby bylo možno řádně provést jejich kontrolu subjekty dle předchozí věty.</w:t>
      </w:r>
      <w:r w:rsidR="00D40FF7">
        <w:t xml:space="preserve"> </w:t>
      </w:r>
      <w:r w:rsidR="00143482">
        <w:t>S </w:t>
      </w:r>
      <w:r>
        <w:t>ohledem na ust. § 1769 občanského zákoníku smluvní strany prohlašují, že</w:t>
      </w:r>
      <w:r w:rsidR="00D40FF7">
        <w:t xml:space="preserve"> </w:t>
      </w:r>
      <w:r>
        <w:t>povinnosti Poddodavatelů dle tohoto článku nejsou sjednávány jako plnění třetí osoby</w:t>
      </w:r>
      <w:r w:rsidR="00D40FF7">
        <w:t xml:space="preserve"> </w:t>
      </w:r>
      <w:r>
        <w:t>ve smyslu uvedeného zákonného ustanovení. Zhotovitel se zavazuje zajistit plnění</w:t>
      </w:r>
      <w:r w:rsidR="00D40FF7">
        <w:t xml:space="preserve"> </w:t>
      </w:r>
      <w:r>
        <w:t>těchto povinností tak, že neuzavře smlouvu</w:t>
      </w:r>
      <w:r w:rsidR="00143482">
        <w:t xml:space="preserve"> s </w:t>
      </w:r>
      <w:r>
        <w:t>žádným Poddodavatelem, který se</w:t>
      </w:r>
      <w:r w:rsidR="00143482">
        <w:t xml:space="preserve"> k </w:t>
      </w:r>
      <w:r>
        <w:t>těmto povinnostem nezaváže.</w:t>
      </w:r>
    </w:p>
    <w:p w14:paraId="7CAF14B7" w14:textId="77777777" w:rsidR="005F7CEA" w:rsidRDefault="005F7CEA" w:rsidP="005F7CEA">
      <w:pPr>
        <w:pStyle w:val="Text1-1"/>
      </w:pPr>
      <w:r>
        <w:t>Zhotovitel se zavazuje poskytnout Objednateli veškerou součinnost, včetně předložení</w:t>
      </w:r>
      <w:r w:rsidR="00D40FF7">
        <w:t xml:space="preserve"> </w:t>
      </w:r>
      <w:r>
        <w:t>dokladů souvisejících</w:t>
      </w:r>
      <w:r w:rsidR="00143482">
        <w:t xml:space="preserve"> s </w:t>
      </w:r>
      <w:r>
        <w:t>plněním zakázky, při provádění kontroly Objednatele či</w:t>
      </w:r>
      <w:r w:rsidR="00D40FF7">
        <w:t xml:space="preserve"> </w:t>
      </w:r>
      <w:r>
        <w:t>Poddodavatelů ze strany kontrolních orgánů ČR (NKÚ, SFDI, FÚ, MD aj.), včetně</w:t>
      </w:r>
      <w:r w:rsidR="00D40FF7">
        <w:t xml:space="preserve"> </w:t>
      </w:r>
      <w:r>
        <w:t>kontroly vyžádané Evropskou komisí, Evropským úřadem pro boj proti podvodům</w:t>
      </w:r>
      <w:r w:rsidR="00D40FF7">
        <w:t xml:space="preserve"> </w:t>
      </w:r>
      <w:r>
        <w:t>anebo Evropským účetním dvorem</w:t>
      </w:r>
      <w:r w:rsidR="00143482">
        <w:t xml:space="preserve"> a </w:t>
      </w:r>
      <w:r>
        <w:t>zavazuje se respektovat Objednatelem, jím</w:t>
      </w:r>
      <w:r w:rsidR="00D40FF7">
        <w:t xml:space="preserve"> </w:t>
      </w:r>
      <w:r>
        <w:t>pověřenou osobou či kontrolním orgánem určený postup</w:t>
      </w:r>
      <w:r w:rsidR="00143482">
        <w:t xml:space="preserve"> a </w:t>
      </w:r>
      <w:r>
        <w:t>metodiku kontroly,</w:t>
      </w:r>
      <w:r w:rsidR="00D40FF7">
        <w:t xml:space="preserve"> </w:t>
      </w:r>
      <w:r>
        <w:t>zejména postupy, které jsou stanoveny</w:t>
      </w:r>
      <w:r w:rsidR="00143482">
        <w:t xml:space="preserve"> v </w:t>
      </w:r>
      <w:r>
        <w:t>předpisech Evropského společenství pro</w:t>
      </w:r>
      <w:r w:rsidR="00D40FF7">
        <w:t xml:space="preserve"> </w:t>
      </w:r>
      <w:r>
        <w:t>ochranu finančních zájmů Evropských společenství proti zpronevěře</w:t>
      </w:r>
      <w:r w:rsidR="00143482">
        <w:t xml:space="preserve"> a </w:t>
      </w:r>
      <w:r>
        <w:t>jiným</w:t>
      </w:r>
      <w:r w:rsidR="00D40FF7">
        <w:t xml:space="preserve"> </w:t>
      </w:r>
      <w:r>
        <w:t>nesrovnalostem.</w:t>
      </w:r>
    </w:p>
    <w:p w14:paraId="63BAAB70" w14:textId="37361CE9" w:rsidR="005F7CEA" w:rsidRDefault="005F7CEA" w:rsidP="005F7CEA">
      <w:pPr>
        <w:pStyle w:val="Text1-1"/>
      </w:pPr>
      <w:r>
        <w:t xml:space="preserve">Zhotovitel je povinen </w:t>
      </w:r>
      <w:r w:rsidR="00625CA8">
        <w:t>do patnácti</w:t>
      </w:r>
      <w:r w:rsidR="00467F1A">
        <w:t xml:space="preserve"> </w:t>
      </w:r>
      <w:r>
        <w:t>(</w:t>
      </w:r>
      <w:r w:rsidR="047FC4BB">
        <w:t>1</w:t>
      </w:r>
      <w:r w:rsidR="00467F1A">
        <w:t>5</w:t>
      </w:r>
      <w:r>
        <w:t>) dnů ode dne nabytí účinnosti Smlouvy předložit</w:t>
      </w:r>
      <w:r w:rsidR="00D40FF7">
        <w:t xml:space="preserve"> </w:t>
      </w:r>
      <w:r>
        <w:t>Objednateli pojištění uvedená</w:t>
      </w:r>
      <w:r w:rsidR="00143482">
        <w:t xml:space="preserve"> v </w:t>
      </w:r>
      <w:r>
        <w:t>příloze č. 7 Smlouvy</w:t>
      </w:r>
      <w:r w:rsidR="00143482">
        <w:t xml:space="preserve"> a </w:t>
      </w:r>
      <w:r>
        <w:t>tato bude udržovat</w:t>
      </w:r>
      <w:r w:rsidR="00143482">
        <w:t xml:space="preserve"> v </w:t>
      </w:r>
      <w:r>
        <w:t>platnosti</w:t>
      </w:r>
      <w:r w:rsidR="00D40FF7">
        <w:t xml:space="preserve"> </w:t>
      </w:r>
      <w:r>
        <w:t>po celou dobu trvání Smlouvy</w:t>
      </w:r>
      <w:r w:rsidR="00143482">
        <w:t xml:space="preserve"> a </w:t>
      </w:r>
      <w:r>
        <w:t>na výzvu Objednatele kdykoli prokáže Objednateli</w:t>
      </w:r>
      <w:r w:rsidR="00D40FF7">
        <w:t xml:space="preserve"> </w:t>
      </w:r>
      <w:r>
        <w:t>existenci pojištění uvedeného</w:t>
      </w:r>
      <w:r w:rsidR="00143482">
        <w:t xml:space="preserve"> v </w:t>
      </w:r>
      <w:r>
        <w:t>příloze č. 7 Smlouvy doložením příslušných smluv či</w:t>
      </w:r>
      <w:r w:rsidR="00D40FF7">
        <w:t xml:space="preserve"> </w:t>
      </w:r>
      <w:r>
        <w:t>písemných potvrzení.</w:t>
      </w:r>
    </w:p>
    <w:p w14:paraId="0B4FC461" w14:textId="77777777" w:rsidR="005F7CEA" w:rsidRDefault="005F7CEA" w:rsidP="005F7CEA">
      <w:pPr>
        <w:pStyle w:val="Text1-1"/>
      </w:pPr>
      <w:r>
        <w:t>Zhotovitel se zavazuje zajistit Objednateli výkon jeho kontrolního práva nad</w:t>
      </w:r>
      <w:r w:rsidR="00D40FF7">
        <w:t xml:space="preserve"> </w:t>
      </w:r>
      <w:r>
        <w:t>prováděným Dílem. Zhotovitel je zejména povinen</w:t>
      </w:r>
      <w:r w:rsidR="00143482">
        <w:t xml:space="preserve"> s </w:t>
      </w:r>
      <w:r>
        <w:t>dostatečným předstihem</w:t>
      </w:r>
      <w:r w:rsidR="00D40FF7">
        <w:t xml:space="preserve"> </w:t>
      </w:r>
      <w:r>
        <w:t>informovat TDS</w:t>
      </w:r>
      <w:r w:rsidR="00143482">
        <w:t xml:space="preserve"> o </w:t>
      </w:r>
      <w:r>
        <w:t>termínu zakrytí jakýchkoliv prací na Díle, tak, aby mohl TDS provést</w:t>
      </w:r>
      <w:r w:rsidR="00D40FF7">
        <w:t xml:space="preserve"> </w:t>
      </w:r>
      <w:r>
        <w:t>jejich kontrolu dle Technických podmínek.</w:t>
      </w:r>
    </w:p>
    <w:p w14:paraId="0E2D64CE" w14:textId="77777777" w:rsidR="005F7CEA" w:rsidRDefault="005F7CEA" w:rsidP="00D40FF7">
      <w:pPr>
        <w:pStyle w:val="Text1-1"/>
      </w:pPr>
      <w:r>
        <w:t>TDS může</w:t>
      </w:r>
      <w:r w:rsidR="00143482">
        <w:t xml:space="preserve"> v </w:t>
      </w:r>
      <w:r>
        <w:t>souladu se Smlouvou vydávat Zhotoviteli pokyny, které jsou nutné pro</w:t>
      </w:r>
      <w:r w:rsidR="00D40FF7">
        <w:t xml:space="preserve"> </w:t>
      </w:r>
      <w:r>
        <w:t>řádné provedení Díla</w:t>
      </w:r>
      <w:r w:rsidR="00143482">
        <w:t xml:space="preserve"> a </w:t>
      </w:r>
      <w:r>
        <w:t>odstranění vad, přičemž Zhotovitel je takovými pokyny TDS</w:t>
      </w:r>
      <w:r w:rsidR="00D40FF7">
        <w:t xml:space="preserve"> </w:t>
      </w:r>
      <w:r>
        <w:t>vázán. TDS je povinen dávat pokyny Zhotoviteli písemně. Za písemně vydaný pokyn se</w:t>
      </w:r>
      <w:r w:rsidR="00D40FF7">
        <w:t xml:space="preserve"> </w:t>
      </w:r>
      <w:r>
        <w:t>považuje</w:t>
      </w:r>
      <w:r w:rsidR="00143482">
        <w:t xml:space="preserve"> i </w:t>
      </w:r>
      <w:r>
        <w:t>jejich zápis do stavebního deníku.</w:t>
      </w:r>
      <w:r w:rsidR="00D40FF7">
        <w:t xml:space="preserve"> </w:t>
      </w:r>
    </w:p>
    <w:p w14:paraId="7E80E2B6" w14:textId="77777777" w:rsidR="005F7CEA" w:rsidRDefault="005F7CEA" w:rsidP="00D40FF7">
      <w:pPr>
        <w:pStyle w:val="Text1-1"/>
      </w:pPr>
      <w:r>
        <w:t xml:space="preserve">Jestliže se dle Smlouvy výslovně vyžaduje, aby </w:t>
      </w:r>
      <w:r w:rsidR="00D40FF7">
        <w:t xml:space="preserve">určitý úkon TDS byl odsouhlasen </w:t>
      </w:r>
      <w:r>
        <w:t>Objednatelem, je tento úkon TDS vůči smluvním str</w:t>
      </w:r>
      <w:r w:rsidR="00D40FF7">
        <w:t xml:space="preserve">anám účinný okamžikem účinnosti </w:t>
      </w:r>
      <w:r>
        <w:t>souhlasu Objednatele. Objednatel se zavazuje, že n</w:t>
      </w:r>
      <w:r w:rsidR="00D40FF7">
        <w:t xml:space="preserve">ebude klást pravomoci TDS další </w:t>
      </w:r>
      <w:r>
        <w:t>omezení,</w:t>
      </w:r>
      <w:r w:rsidR="00143482">
        <w:t xml:space="preserve"> s </w:t>
      </w:r>
      <w:r>
        <w:t>výjimkou těch, které jsou výslovně sjednány se Zhotovitelem ve Smlouvě.</w:t>
      </w:r>
    </w:p>
    <w:p w14:paraId="318662F1" w14:textId="77777777" w:rsidR="005F7CEA" w:rsidRDefault="005F7CEA" w:rsidP="00D40FF7">
      <w:pPr>
        <w:pStyle w:val="Text1-1"/>
      </w:pPr>
      <w:r>
        <w:t>TDS není oprávněn bez předchozího písemného souhla</w:t>
      </w:r>
      <w:r w:rsidR="00D40FF7">
        <w:t>su Objednatele měnit kterýkoliv</w:t>
      </w:r>
      <w:r w:rsidR="00143482">
        <w:t xml:space="preserve"> z </w:t>
      </w:r>
      <w:r>
        <w:t>dokumentů, tvořících Smlouvu.</w:t>
      </w:r>
    </w:p>
    <w:p w14:paraId="0B8E9716" w14:textId="77777777" w:rsidR="005F7CEA" w:rsidRDefault="005F7CEA" w:rsidP="00D40FF7">
      <w:pPr>
        <w:pStyle w:val="Text1-1"/>
      </w:pPr>
      <w:r>
        <w:t>TDS nemá bez předchozího písemného zplnomocně</w:t>
      </w:r>
      <w:r w:rsidR="00D40FF7">
        <w:t xml:space="preserve">ní Objednatelem pravomoc zbavit </w:t>
      </w:r>
      <w:r>
        <w:t>kteroukoliv ze stran povinností, závazků nebo odpovědnosti dle Smlouvy.</w:t>
      </w:r>
    </w:p>
    <w:p w14:paraId="7846F12B" w14:textId="77777777" w:rsidR="005F7CEA" w:rsidRDefault="005F7CEA" w:rsidP="00D40FF7">
      <w:pPr>
        <w:pStyle w:val="Text1-1"/>
      </w:pPr>
      <w:r>
        <w:t>Oprávněné osoby Zhotovitele, které jsou dle</w:t>
      </w:r>
      <w:r w:rsidR="00D40FF7">
        <w:t xml:space="preserve"> přílohy č. 6 Smlouvy oprávněny </w:t>
      </w:r>
      <w:r>
        <w:t>zastupovat Zhotovitele, musí mít znalost české</w:t>
      </w:r>
      <w:r w:rsidR="00D40FF7">
        <w:t>ho jazyka</w:t>
      </w:r>
      <w:r w:rsidR="00143482">
        <w:t xml:space="preserve"> v </w:t>
      </w:r>
      <w:r w:rsidR="00D40FF7">
        <w:t xml:space="preserve">rozsahu umožňujícím </w:t>
      </w:r>
      <w:r>
        <w:t>operativní komunikaci</w:t>
      </w:r>
      <w:r w:rsidR="00143482">
        <w:t xml:space="preserve"> v </w:t>
      </w:r>
      <w:r>
        <w:t>českém jazyce, případně je Zhoto</w:t>
      </w:r>
      <w:r w:rsidR="00D40FF7">
        <w:t xml:space="preserve">vitel povinen zajistit pro tyto </w:t>
      </w:r>
      <w:r>
        <w:t>účely na vlastní náklady překladatele či tlumočníka ve l</w:t>
      </w:r>
      <w:r w:rsidR="00D40FF7">
        <w:t>hůtách</w:t>
      </w:r>
      <w:r w:rsidR="00143482">
        <w:t xml:space="preserve"> a </w:t>
      </w:r>
      <w:r w:rsidR="00D40FF7">
        <w:t xml:space="preserve">podle potřeby tak, aby </w:t>
      </w:r>
      <w:r>
        <w:t>nebylo narušeno provádění Díla.</w:t>
      </w:r>
    </w:p>
    <w:p w14:paraId="549EF814" w14:textId="77777777" w:rsidR="005F7CEA" w:rsidRDefault="005F7CEA" w:rsidP="00D40FF7">
      <w:pPr>
        <w:pStyle w:val="Text1-1"/>
      </w:pPr>
      <w:r>
        <w:t>Veškeré písemnosti, které si budou smluvní strany pod</w:t>
      </w:r>
      <w:r w:rsidR="00D40FF7">
        <w:t>le Smlouvy předkládat, musí být</w:t>
      </w:r>
      <w:r w:rsidR="00143482">
        <w:t xml:space="preserve"> v </w:t>
      </w:r>
      <w:r>
        <w:t>českém jazyce nebo</w:t>
      </w:r>
      <w:r w:rsidR="00143482">
        <w:t xml:space="preserve"> v </w:t>
      </w:r>
      <w:r>
        <w:t>původním jazyce</w:t>
      </w:r>
      <w:r w:rsidR="00143482">
        <w:t xml:space="preserve"> s </w:t>
      </w:r>
      <w:r>
        <w:t>jejich překl</w:t>
      </w:r>
      <w:r w:rsidR="00143482">
        <w:t>adem do českého jazyka. U </w:t>
      </w:r>
      <w:r w:rsidR="00D40FF7">
        <w:t xml:space="preserve">všech </w:t>
      </w:r>
      <w:r>
        <w:t>úředních listin musí být takový překlad úředně ověřen.</w:t>
      </w:r>
    </w:p>
    <w:p w14:paraId="71A00209" w14:textId="31FFEBB0" w:rsidR="005F7CEA" w:rsidRDefault="005F7CEA" w:rsidP="00D40FF7">
      <w:pPr>
        <w:pStyle w:val="Text1-1"/>
      </w:pPr>
      <w:r>
        <w:t>V případě zhotovování Díla více Zhotoviteli</w:t>
      </w:r>
      <w:r w:rsidR="00143482">
        <w:t xml:space="preserve"> v </w:t>
      </w:r>
      <w:r>
        <w:t>soul</w:t>
      </w:r>
      <w:r w:rsidR="00D40FF7">
        <w:t>adu</w:t>
      </w:r>
      <w:r w:rsidR="00143482">
        <w:t xml:space="preserve"> s </w:t>
      </w:r>
      <w:r w:rsidR="00D40FF7">
        <w:t xml:space="preserve">jejich společnou nabídkou </w:t>
      </w:r>
      <w:r>
        <w:t>nesou odpovědnost za plnění jejich povinností ze Smlouvy všichni Zhotovitelé s</w:t>
      </w:r>
      <w:r w:rsidR="00D40FF7">
        <w:t>polečně</w:t>
      </w:r>
      <w:r w:rsidR="00143482">
        <w:t xml:space="preserve"> a </w:t>
      </w:r>
      <w:r>
        <w:t>nerozdílně. Vedoucí Zhotovitel (dále jen „Vedoucí</w:t>
      </w:r>
      <w:r w:rsidR="00D40FF7">
        <w:t xml:space="preserve"> Zhotovitel“) prohlašuje, že je </w:t>
      </w:r>
      <w:r>
        <w:t xml:space="preserve">oprávněn ve věcech Smlouvy zastupovat každého </w:t>
      </w:r>
      <w:r w:rsidR="00D40FF7">
        <w:t>ze Zhotovitelů, jakož</w:t>
      </w:r>
      <w:r w:rsidR="00143482">
        <w:t xml:space="preserve"> i </w:t>
      </w:r>
      <w:r w:rsidR="00D40FF7">
        <w:t xml:space="preserve">všechny </w:t>
      </w:r>
      <w:r>
        <w:t>Zhotovitele společně,</w:t>
      </w:r>
      <w:r w:rsidR="00143482">
        <w:t xml:space="preserve"> a </w:t>
      </w:r>
      <w:r>
        <w:t>je oprávněn rovněž</w:t>
      </w:r>
      <w:r w:rsidR="00D40FF7">
        <w:t xml:space="preserve"> za ně přijímat pokyny</w:t>
      </w:r>
      <w:r w:rsidR="00143482">
        <w:t xml:space="preserve"> a </w:t>
      </w:r>
      <w:r w:rsidR="00D40FF7">
        <w:t xml:space="preserve">platby </w:t>
      </w:r>
      <w:r>
        <w:t xml:space="preserve">Objednatele. Vystavovat daňové </w:t>
      </w:r>
      <w:r w:rsidR="00625CA8">
        <w:t>doklady – faktury</w:t>
      </w:r>
      <w:r>
        <w:t xml:space="preserve"> za </w:t>
      </w:r>
      <w:r w:rsidR="00D40FF7">
        <w:t>činnosti vykonávané</w:t>
      </w:r>
      <w:r w:rsidR="00143482">
        <w:t xml:space="preserve"> v </w:t>
      </w:r>
      <w:r w:rsidR="00D40FF7">
        <w:t xml:space="preserve">případech </w:t>
      </w:r>
      <w:r>
        <w:t xml:space="preserve">vyhotovování </w:t>
      </w:r>
      <w:r>
        <w:lastRenderedPageBreak/>
        <w:t>Díla více Zhotoviteli</w:t>
      </w:r>
      <w:r w:rsidR="00143482">
        <w:t xml:space="preserve"> v </w:t>
      </w:r>
      <w:r>
        <w:t>souladu</w:t>
      </w:r>
      <w:r w:rsidR="00143482">
        <w:t xml:space="preserve"> s </w:t>
      </w:r>
      <w:r>
        <w:t>jejic</w:t>
      </w:r>
      <w:r w:rsidR="00D40FF7">
        <w:t xml:space="preserve">h společnou nabídkou je povinen </w:t>
      </w:r>
      <w:r>
        <w:t>vůči Objednateli pouze Vedoucí Zhotovitel, tj</w:t>
      </w:r>
      <w:r w:rsidR="00D40FF7">
        <w:t xml:space="preserve">.na daňovém dokladu bude uveden </w:t>
      </w:r>
      <w:r>
        <w:t>(identifikován) jako osoba uskutečňující ekonomickou č</w:t>
      </w:r>
      <w:r w:rsidR="00D40FF7">
        <w:t xml:space="preserve">innost jako poskytovatel služby </w:t>
      </w:r>
      <w:r>
        <w:t>(v souladu se zákonem č.</w:t>
      </w:r>
      <w:r w:rsidR="000356AF">
        <w:t xml:space="preserve"> </w:t>
      </w:r>
      <w:r>
        <w:t>235/2004 Sb.</w:t>
      </w:r>
      <w:r w:rsidR="00143482">
        <w:t xml:space="preserve"> o </w:t>
      </w:r>
      <w:r>
        <w:t>dani</w:t>
      </w:r>
      <w:r w:rsidR="00143482">
        <w:t xml:space="preserve"> z </w:t>
      </w:r>
      <w:r>
        <w:t>přida</w:t>
      </w:r>
      <w:r w:rsidR="00D40FF7">
        <w:t xml:space="preserve">né hodnoty). Zmocnění Vedoucího </w:t>
      </w:r>
      <w:r>
        <w:t>Zhotovitele tvoří přílohu č. 9 Smlouvy. Zmocnění Vedo</w:t>
      </w:r>
      <w:r w:rsidR="00D40FF7">
        <w:t xml:space="preserve">ucího Zhotovitele musí trvat po </w:t>
      </w:r>
      <w:r>
        <w:t>celou dobu trvání této Smlouvy. Změna Vedoucíh</w:t>
      </w:r>
      <w:r w:rsidR="00D40FF7">
        <w:t xml:space="preserve">o Zhotovitele musí být oznámena </w:t>
      </w:r>
      <w:r>
        <w:t>Objednateli spolu se sdělením souhlasu ostatn</w:t>
      </w:r>
      <w:r w:rsidR="00D40FF7">
        <w:t xml:space="preserve">ích Zhotovitelů. </w:t>
      </w:r>
      <w:r w:rsidR="00E44B37">
        <w:t xml:space="preserve">Změna Vedoucího Zhotovitele dle předchozí věty je v případě Systému možná pouze za Zhotovitele zařazeného v kategorii Systému, ve kterém byla Veřejná zakázka zahájena. </w:t>
      </w:r>
      <w:r w:rsidR="00D40FF7">
        <w:t xml:space="preserve">Účinnost změny </w:t>
      </w:r>
      <w:r>
        <w:t>Vedoucího Zhotovitele vůči Objednateli nastává uply</w:t>
      </w:r>
      <w:r w:rsidR="00D40FF7">
        <w:t xml:space="preserve">nutím třetího pracovního dne po </w:t>
      </w:r>
      <w:r>
        <w:t>doručení oznámení</w:t>
      </w:r>
      <w:r w:rsidR="00143482">
        <w:t xml:space="preserve"> o </w:t>
      </w:r>
      <w:r>
        <w:t>této změně. Ke změně bank</w:t>
      </w:r>
      <w:r w:rsidR="00D40FF7">
        <w:t xml:space="preserve">ovního spojení může dojít pouze </w:t>
      </w:r>
      <w:r>
        <w:t>postupem uvedeným</w:t>
      </w:r>
      <w:r w:rsidR="00143482">
        <w:t xml:space="preserve"> v </w:t>
      </w:r>
      <w:r>
        <w:t>odst.</w:t>
      </w:r>
      <w:r w:rsidR="00D40FF7">
        <w:t xml:space="preserve"> </w:t>
      </w:r>
      <w:r>
        <w:t>13.6.</w:t>
      </w:r>
    </w:p>
    <w:p w14:paraId="227B0D41" w14:textId="77777777" w:rsidR="005F7CEA" w:rsidRDefault="005F7CEA" w:rsidP="00D40FF7">
      <w:pPr>
        <w:pStyle w:val="Nadpis1-1"/>
      </w:pPr>
      <w:bookmarkStart w:id="10" w:name="_Toc151403304"/>
      <w:bookmarkStart w:id="11" w:name="_Toc157885596"/>
      <w:r>
        <w:t>DOBA PLNĚNÍ</w:t>
      </w:r>
      <w:bookmarkEnd w:id="10"/>
      <w:bookmarkEnd w:id="11"/>
    </w:p>
    <w:p w14:paraId="65B8455C" w14:textId="77777777" w:rsidR="005F7CEA" w:rsidRDefault="005F7CEA" w:rsidP="005F7CEA">
      <w:pPr>
        <w:pStyle w:val="Text1-1"/>
      </w:pPr>
      <w:r>
        <w:t>Zhotovitel se zavazuje provádět Dílo</w:t>
      </w:r>
      <w:r w:rsidR="00143482">
        <w:t xml:space="preserve"> v </w:t>
      </w:r>
      <w:r>
        <w:t>souladu</w:t>
      </w:r>
      <w:r w:rsidR="00143482">
        <w:t xml:space="preserve"> s </w:t>
      </w:r>
      <w:r>
        <w:t>Harmonogramem postupu prací.</w:t>
      </w:r>
    </w:p>
    <w:p w14:paraId="6949D6F3" w14:textId="77777777" w:rsidR="005F7CEA" w:rsidRDefault="005F7CEA" w:rsidP="00D40FF7">
      <w:pPr>
        <w:pStyle w:val="Text1-1"/>
      </w:pPr>
      <w:r>
        <w:t>Zhotovitel zahájí práce na Díle</w:t>
      </w:r>
      <w:r w:rsidR="00143482">
        <w:t xml:space="preserve"> v </w:t>
      </w:r>
      <w:r>
        <w:t>Den zahájení prací. Pokud však stavební či jiné</w:t>
      </w:r>
      <w:r w:rsidR="00D40FF7">
        <w:t xml:space="preserve"> </w:t>
      </w:r>
      <w:r>
        <w:t>veřejnoprávní povolení nezbytné pro zahájení prací n</w:t>
      </w:r>
      <w:r w:rsidR="00D40FF7">
        <w:t xml:space="preserve">a Díle nabude právní moci až po </w:t>
      </w:r>
      <w:r>
        <w:t>Dni zahájení prací, zahájí Zhotovitel příslušné pr</w:t>
      </w:r>
      <w:r w:rsidR="00D40FF7">
        <w:t xml:space="preserve">áce nejpozději do 2 dnů ode dne </w:t>
      </w:r>
      <w:r>
        <w:t>nabytí právní moci posledního</w:t>
      </w:r>
      <w:r w:rsidR="00143482">
        <w:t xml:space="preserve"> z </w:t>
      </w:r>
      <w:r>
        <w:t xml:space="preserve">příslušných nezbytných </w:t>
      </w:r>
      <w:r w:rsidR="00D40FF7">
        <w:t xml:space="preserve">veřejnoprávních povolení. </w:t>
      </w:r>
      <w:r>
        <w:t>Zhotovitel je povinen oznámit TDS bezodkladně veške</w:t>
      </w:r>
      <w:r w:rsidR="00D40FF7">
        <w:t xml:space="preserve">ré překážky dle tohoto odstavce </w:t>
      </w:r>
      <w:r>
        <w:t>bránící zahájení prací</w:t>
      </w:r>
      <w:r w:rsidR="00143482">
        <w:t xml:space="preserve"> v </w:t>
      </w:r>
      <w:r>
        <w:t>Den zahájení prací</w:t>
      </w:r>
      <w:r w:rsidR="00143482">
        <w:t xml:space="preserve"> a </w:t>
      </w:r>
      <w:r>
        <w:t>bezodk</w:t>
      </w:r>
      <w:r w:rsidR="00D40FF7">
        <w:t xml:space="preserve">ladně po odpadnutí překážek dle </w:t>
      </w:r>
      <w:r>
        <w:t>tohoto odstavce den, kdy zahájí práce.</w:t>
      </w:r>
      <w:r w:rsidR="00D40FF7">
        <w:t xml:space="preserve"> </w:t>
      </w:r>
    </w:p>
    <w:p w14:paraId="50C82422" w14:textId="77777777" w:rsidR="005F7CEA" w:rsidRDefault="005F7CEA" w:rsidP="00D40FF7">
      <w:pPr>
        <w:pStyle w:val="Text1-1"/>
      </w:pPr>
      <w:r>
        <w:t>V případě, že Zhotovitel učinil veškeré úkony pro zaji</w:t>
      </w:r>
      <w:r w:rsidR="00D40FF7">
        <w:t xml:space="preserve">štění veřejnoprávních oprávnění </w:t>
      </w:r>
      <w:r>
        <w:t>pro zahájení prací</w:t>
      </w:r>
      <w:r w:rsidR="00143482">
        <w:t xml:space="preserve"> v </w:t>
      </w:r>
      <w:r>
        <w:t>den uvedený</w:t>
      </w:r>
      <w:r w:rsidR="00143482">
        <w:t xml:space="preserve"> v </w:t>
      </w:r>
      <w:r>
        <w:t>Harmonogramu pos</w:t>
      </w:r>
      <w:r w:rsidR="00D40FF7">
        <w:t>tupu prací</w:t>
      </w:r>
      <w:r w:rsidR="00143482">
        <w:t xml:space="preserve"> s </w:t>
      </w:r>
      <w:r w:rsidR="00D40FF7">
        <w:t xml:space="preserve">odbornou péčí, ale </w:t>
      </w:r>
      <w:r>
        <w:t>veřejnoprávní oprávnění nebyla bez zavinění Zhotovi</w:t>
      </w:r>
      <w:r w:rsidR="00D40FF7">
        <w:t xml:space="preserve">tele vydána, vzniká Zhotoviteli </w:t>
      </w:r>
      <w:r>
        <w:t>nárok na změnu Harmonogramu postupu prací dle o</w:t>
      </w:r>
      <w:r w:rsidR="00D40FF7">
        <w:t xml:space="preserve">dstavce 3.6.5 těchto Obchodních </w:t>
      </w:r>
      <w:r>
        <w:t>podmínek.</w:t>
      </w:r>
    </w:p>
    <w:p w14:paraId="291F0FDC" w14:textId="77777777" w:rsidR="005F7CEA" w:rsidRDefault="005F7CEA" w:rsidP="005F7CEA">
      <w:pPr>
        <w:pStyle w:val="Text1-1"/>
      </w:pPr>
      <w:r>
        <w:t>Zhotoviteli vzniká nárok na změnu Harmonogramu postupu prací dle odstavce 3.6.5</w:t>
      </w:r>
      <w:r w:rsidR="00D40FF7">
        <w:t xml:space="preserve"> </w:t>
      </w:r>
      <w:r>
        <w:t>těchto Obchodních podmínek</w:t>
      </w:r>
      <w:r w:rsidR="00143482">
        <w:t xml:space="preserve"> i v </w:t>
      </w:r>
      <w:r>
        <w:t>případě, že Zhotovitel nemohl zahájit práce</w:t>
      </w:r>
      <w:r w:rsidR="00143482">
        <w:t xml:space="preserve"> v </w:t>
      </w:r>
      <w:r>
        <w:t>den</w:t>
      </w:r>
      <w:r w:rsidR="00D40FF7">
        <w:t xml:space="preserve"> </w:t>
      </w:r>
      <w:r>
        <w:t>uvedený</w:t>
      </w:r>
      <w:r w:rsidR="00143482">
        <w:t xml:space="preserve"> v </w:t>
      </w:r>
      <w:r>
        <w:t>Harmonogramu postupu prací</w:t>
      </w:r>
      <w:r w:rsidR="00143482">
        <w:t xml:space="preserve"> z </w:t>
      </w:r>
      <w:r>
        <w:t>důvodu Vyšší moci.</w:t>
      </w:r>
    </w:p>
    <w:p w14:paraId="27B026CB" w14:textId="77777777" w:rsidR="005F7CEA" w:rsidRDefault="005F7CEA" w:rsidP="005F7CEA">
      <w:pPr>
        <w:pStyle w:val="Text1-1"/>
      </w:pPr>
      <w:r>
        <w:t>Zhotovitel se zavazuje dokončit Dílo</w:t>
      </w:r>
      <w:r w:rsidR="00143482">
        <w:t xml:space="preserve"> a </w:t>
      </w:r>
      <w:r>
        <w:t>každou</w:t>
      </w:r>
      <w:r w:rsidR="00143482">
        <w:t xml:space="preserve"> z </w:t>
      </w:r>
      <w:r>
        <w:t>Částí Díla ve lhůtách pro dokončení</w:t>
      </w:r>
      <w:r w:rsidR="00D40FF7">
        <w:t xml:space="preserve"> </w:t>
      </w:r>
      <w:r>
        <w:t>stanovených</w:t>
      </w:r>
      <w:r w:rsidR="00143482">
        <w:t xml:space="preserve"> v </w:t>
      </w:r>
      <w:r>
        <w:t>Harmonogramu postupu prací, přičemž:</w:t>
      </w:r>
    </w:p>
    <w:p w14:paraId="2BCCF23E" w14:textId="77777777" w:rsidR="005F7CEA" w:rsidRDefault="005F7CEA" w:rsidP="00D40FF7">
      <w:pPr>
        <w:pStyle w:val="Text1-2"/>
      </w:pPr>
      <w:r>
        <w:t>má se za to, že okamžik podpisu Zápisu</w:t>
      </w:r>
      <w:r w:rsidR="00143482">
        <w:t xml:space="preserve"> o </w:t>
      </w:r>
      <w:r>
        <w:t>předání</w:t>
      </w:r>
      <w:r w:rsidR="00143482">
        <w:t xml:space="preserve"> a </w:t>
      </w:r>
      <w:r>
        <w:t>převzetí Díla TDS</w:t>
      </w:r>
      <w:r w:rsidR="00143482">
        <w:t xml:space="preserve"> a </w:t>
      </w:r>
      <w:r>
        <w:t>Zhotovitelem je okamžikem dokončení Části Díla, a</w:t>
      </w:r>
    </w:p>
    <w:p w14:paraId="70760CB6" w14:textId="77777777" w:rsidR="005F7CEA" w:rsidRDefault="005F7CEA" w:rsidP="00D40FF7">
      <w:pPr>
        <w:pStyle w:val="Text1-2"/>
      </w:pPr>
      <w:r>
        <w:t>má se za to, že okamžik podpisu Předávacího protokolu ze strany TDS</w:t>
      </w:r>
      <w:r w:rsidR="00143482">
        <w:t xml:space="preserve"> a </w:t>
      </w:r>
      <w:r>
        <w:t>Zhotovitele je okamžikem dokončení Díla.</w:t>
      </w:r>
    </w:p>
    <w:p w14:paraId="7BD29A4D" w14:textId="77777777" w:rsidR="005F7CEA" w:rsidRDefault="005F7CEA" w:rsidP="005F7CEA">
      <w:pPr>
        <w:pStyle w:val="Text1-1"/>
      </w:pPr>
      <w:r>
        <w:t>Podrobný harmonogram</w:t>
      </w:r>
    </w:p>
    <w:p w14:paraId="5976634C" w14:textId="77777777" w:rsidR="005F7CEA" w:rsidRDefault="005F7CEA" w:rsidP="003962E5">
      <w:pPr>
        <w:pStyle w:val="Text1-2"/>
      </w:pPr>
      <w:r>
        <w:t>Zhotovitel se zavazuje, že od zahájení stavebních prací vypracuje na každý</w:t>
      </w:r>
      <w:r w:rsidR="00FA330C">
        <w:t xml:space="preserve"> </w:t>
      </w:r>
      <w:r>
        <w:t>následující měsíc upřesnění Harmonogramu postupu prací</w:t>
      </w:r>
      <w:r w:rsidR="00143482">
        <w:t xml:space="preserve"> a </w:t>
      </w:r>
      <w:r>
        <w:t>finančního plnění</w:t>
      </w:r>
      <w:r w:rsidR="00143482">
        <w:t xml:space="preserve"> a </w:t>
      </w:r>
      <w:r>
        <w:t>předložit tento Podrobný harmonogram TDS ke schválení nejpozději 20. den</w:t>
      </w:r>
      <w:r w:rsidR="00FA330C">
        <w:t xml:space="preserve"> </w:t>
      </w:r>
      <w:r>
        <w:t>předchozího kalendářního měsíce. Podrobný harmonogram ovšem nemůže</w:t>
      </w:r>
      <w:r w:rsidR="00FA330C">
        <w:t xml:space="preserve"> </w:t>
      </w:r>
      <w:r>
        <w:t>posunout závazné lhůty pro dokončení Díla či Části Díla stanovené</w:t>
      </w:r>
      <w:r w:rsidR="00143482">
        <w:t xml:space="preserve"> v </w:t>
      </w:r>
      <w:r>
        <w:t>Harmonogramu postupu prací. Schválený Podrobný harmonogram je přílohou</w:t>
      </w:r>
      <w:r w:rsidR="00FA330C">
        <w:t xml:space="preserve"> </w:t>
      </w:r>
      <w:r>
        <w:t>stavebního deníku. Podrobný harmonogram bude zejména obsahovat:</w:t>
      </w:r>
    </w:p>
    <w:p w14:paraId="2DCC4708" w14:textId="77777777" w:rsidR="005F7CEA" w:rsidRDefault="005F7CEA" w:rsidP="004F6344">
      <w:pPr>
        <w:pStyle w:val="Odstavec1-31"/>
      </w:pPr>
      <w:r>
        <w:t>časové upřesnění postupu, kterým hodlá Zhotovitel provádět Dílo,</w:t>
      </w:r>
      <w:r w:rsidR="00FA330C">
        <w:t xml:space="preserve"> </w:t>
      </w:r>
      <w:r>
        <w:t>včetně vypracování příslušné Dokumentace Zhotovitele,</w:t>
      </w:r>
    </w:p>
    <w:p w14:paraId="10CDD161" w14:textId="77777777" w:rsidR="005F7CEA" w:rsidRDefault="005F7CEA" w:rsidP="004F6344">
      <w:pPr>
        <w:pStyle w:val="Odstavec1-31"/>
      </w:pPr>
      <w:r>
        <w:t>seznam výluk (traťových</w:t>
      </w:r>
      <w:r w:rsidR="00143482">
        <w:t xml:space="preserve"> a </w:t>
      </w:r>
      <w:r>
        <w:t>trakčních),</w:t>
      </w:r>
    </w:p>
    <w:p w14:paraId="42E6370D" w14:textId="77777777" w:rsidR="005F7CEA" w:rsidRDefault="005F7CEA" w:rsidP="004F6344">
      <w:pPr>
        <w:pStyle w:val="Odstavec1-31"/>
      </w:pPr>
      <w:r>
        <w:t>časové upřesnění postupu zásobování, výroby zařízení, dodávky na</w:t>
      </w:r>
      <w:r w:rsidR="00FA330C">
        <w:t xml:space="preserve"> </w:t>
      </w:r>
      <w:r>
        <w:t>Staveniště, výstavby, montáže</w:t>
      </w:r>
      <w:r w:rsidR="00143482">
        <w:t xml:space="preserve"> a </w:t>
      </w:r>
      <w:r>
        <w:t>zkoušení, případná upřesnění</w:t>
      </w:r>
      <w:r w:rsidR="00FA330C">
        <w:t xml:space="preserve"> </w:t>
      </w:r>
      <w:r>
        <w:t>splatnosti faktur,</w:t>
      </w:r>
    </w:p>
    <w:p w14:paraId="14DACC23" w14:textId="77777777" w:rsidR="005F7CEA" w:rsidRDefault="005F7CEA" w:rsidP="004F6344">
      <w:pPr>
        <w:pStyle w:val="Odstavec1-31"/>
      </w:pPr>
      <w:r>
        <w:t>sled</w:t>
      </w:r>
      <w:r w:rsidR="00143482">
        <w:t xml:space="preserve"> a </w:t>
      </w:r>
      <w:r>
        <w:t>načasování prohlídek</w:t>
      </w:r>
      <w:r w:rsidR="00143482">
        <w:t xml:space="preserve"> a </w:t>
      </w:r>
      <w:r>
        <w:t>zkoušek stanovených ve Smlouvě a</w:t>
      </w:r>
    </w:p>
    <w:p w14:paraId="28D60919" w14:textId="77777777" w:rsidR="005F7CEA" w:rsidRDefault="005F7CEA" w:rsidP="004F6344">
      <w:pPr>
        <w:pStyle w:val="Odstavec1-31"/>
      </w:pPr>
      <w:r>
        <w:t>průvodní zprávu, která obsahuje:</w:t>
      </w:r>
    </w:p>
    <w:p w14:paraId="3627C845" w14:textId="77777777" w:rsidR="005F7CEA" w:rsidRPr="00234530" w:rsidRDefault="005F7CEA" w:rsidP="00D25531">
      <w:pPr>
        <w:pStyle w:val="Textbezslovn"/>
        <w:numPr>
          <w:ilvl w:val="0"/>
          <w:numId w:val="11"/>
        </w:numPr>
      </w:pPr>
      <w:r>
        <w:lastRenderedPageBreak/>
        <w:t>seznam stavebních postupů, všeobecný popis metod, podle</w:t>
      </w:r>
      <w:r w:rsidR="00FA330C">
        <w:t xml:space="preserve"> </w:t>
      </w:r>
      <w:r>
        <w:t xml:space="preserve">kterých Zhotovitel </w:t>
      </w:r>
      <w:r w:rsidRPr="00234530">
        <w:t>hodlá postupovat,</w:t>
      </w:r>
      <w:r w:rsidR="00143482" w:rsidRPr="00234530">
        <w:t xml:space="preserve"> a </w:t>
      </w:r>
      <w:r w:rsidRPr="00234530">
        <w:t>hlavních etap</w:t>
      </w:r>
      <w:r w:rsidR="00FA330C" w:rsidRPr="00234530">
        <w:t xml:space="preserve"> </w:t>
      </w:r>
      <w:r w:rsidRPr="00234530">
        <w:t>provádění Díla, a</w:t>
      </w:r>
    </w:p>
    <w:p w14:paraId="2F3ABDC8" w14:textId="77777777" w:rsidR="005F7CEA" w:rsidRDefault="005F7CEA" w:rsidP="00D25531">
      <w:pPr>
        <w:pStyle w:val="Textbezslovn"/>
        <w:numPr>
          <w:ilvl w:val="0"/>
          <w:numId w:val="11"/>
        </w:numPr>
      </w:pPr>
      <w:r w:rsidRPr="00234530">
        <w:t>údaje</w:t>
      </w:r>
      <w:r w:rsidR="00143482" w:rsidRPr="00234530">
        <w:t xml:space="preserve"> o </w:t>
      </w:r>
      <w:r w:rsidRPr="00234530">
        <w:t>předpokládaném počtu pracovníků Zhotovitele</w:t>
      </w:r>
      <w:r w:rsidR="00143482" w:rsidRPr="00234530">
        <w:t xml:space="preserve"> a </w:t>
      </w:r>
      <w:r w:rsidRPr="00234530">
        <w:t>všech typů vybavení Zh</w:t>
      </w:r>
      <w:r>
        <w:t>otovitele, které jsou třeba na Staveništi</w:t>
      </w:r>
      <w:r w:rsidR="00143482">
        <w:t xml:space="preserve"> v </w:t>
      </w:r>
      <w:r>
        <w:t>každé ze zaznamenaných etap.</w:t>
      </w:r>
    </w:p>
    <w:p w14:paraId="18ED3D68" w14:textId="518B2646" w:rsidR="005F7CEA" w:rsidRPr="003962E5" w:rsidRDefault="005F7CEA" w:rsidP="003962E5">
      <w:pPr>
        <w:pStyle w:val="Text1-2"/>
      </w:pPr>
      <w:r>
        <w:t>Pokud TDS do</w:t>
      </w:r>
      <w:r w:rsidR="0EE50B8A">
        <w:t>:</w:t>
      </w:r>
    </w:p>
    <w:p w14:paraId="6CA116BD" w14:textId="42019EFF" w:rsidR="004277A9" w:rsidRDefault="00467F1A" w:rsidP="00A4330A">
      <w:pPr>
        <w:pStyle w:val="Odrka1-4"/>
      </w:pPr>
      <w:r>
        <w:t>sedmi</w:t>
      </w:r>
      <w:r w:rsidR="005F7CEA">
        <w:t xml:space="preserve"> (</w:t>
      </w:r>
      <w:r>
        <w:t>7</w:t>
      </w:r>
      <w:r w:rsidR="005F7CEA">
        <w:t>) dnů</w:t>
      </w:r>
      <w:r w:rsidR="0002329A">
        <w:t xml:space="preserve"> v případě veřejných zakázek s předpokládanou hodnotou do 30 mil. Kč</w:t>
      </w:r>
      <w:r w:rsidR="004277A9">
        <w:t>,</w:t>
      </w:r>
      <w:r w:rsidR="00672F0F">
        <w:t xml:space="preserve"> nebo</w:t>
      </w:r>
    </w:p>
    <w:p w14:paraId="092A9A5E" w14:textId="772DC10B" w:rsidR="00EE403E" w:rsidRDefault="5ABC080D" w:rsidP="00A4330A">
      <w:pPr>
        <w:pStyle w:val="Odrka1-4"/>
      </w:pPr>
      <w:r>
        <w:t>dvacet</w:t>
      </w:r>
      <w:r w:rsidR="537296A4">
        <w:t xml:space="preserve">i </w:t>
      </w:r>
      <w:r>
        <w:t>jedna (21)</w:t>
      </w:r>
      <w:r w:rsidR="43F9467D">
        <w:t xml:space="preserve"> dnů</w:t>
      </w:r>
      <w:r>
        <w:t xml:space="preserve"> </w:t>
      </w:r>
      <w:r w:rsidR="00474CA9">
        <w:t>ve všech ostatních případech</w:t>
      </w:r>
    </w:p>
    <w:p w14:paraId="7B8F7CC4" w14:textId="3153B051" w:rsidR="005F7CEA" w:rsidRPr="003962E5" w:rsidRDefault="005F7CEA" w:rsidP="00B5558C">
      <w:pPr>
        <w:pStyle w:val="Odrka1-4"/>
        <w:numPr>
          <w:ilvl w:val="0"/>
          <w:numId w:val="0"/>
        </w:numPr>
        <w:ind w:left="1531"/>
      </w:pPr>
      <w:r>
        <w:t>poté, co Podrobný harmonogram obdržel,</w:t>
      </w:r>
      <w:r w:rsidR="00FA330C">
        <w:t xml:space="preserve"> </w:t>
      </w:r>
      <w:r>
        <w:t>neoznámí Zhotoviteli, že Podrobný harmonogram neodpovídá Smlouvě</w:t>
      </w:r>
      <w:r w:rsidR="00143482">
        <w:t xml:space="preserve"> a </w:t>
      </w:r>
      <w:r>
        <w:t>rozsah,</w:t>
      </w:r>
      <w:r w:rsidR="00143482">
        <w:t xml:space="preserve"> v </w:t>
      </w:r>
      <w:r>
        <w:t>němž neodpovídá, bude Zhotovitel postupovat</w:t>
      </w:r>
      <w:r w:rsidR="00143482">
        <w:t xml:space="preserve"> v </w:t>
      </w:r>
      <w:r>
        <w:t>souladu</w:t>
      </w:r>
      <w:r w:rsidR="00143482">
        <w:t xml:space="preserve"> s </w:t>
      </w:r>
      <w:r>
        <w:t>Podrobným</w:t>
      </w:r>
      <w:r w:rsidR="0012656C">
        <w:t xml:space="preserve"> </w:t>
      </w:r>
      <w:r>
        <w:t>harmonogramem podle svých dalších povinností podle Smlouvy. Pracovníci</w:t>
      </w:r>
      <w:r w:rsidR="0012656C">
        <w:t xml:space="preserve"> </w:t>
      </w:r>
      <w:r>
        <w:t>Objednatele budou oprávněni spoléhat se při plánování svých činností na</w:t>
      </w:r>
      <w:r w:rsidR="0012656C">
        <w:t xml:space="preserve"> </w:t>
      </w:r>
      <w:r>
        <w:t>Podrobný harmonogram.</w:t>
      </w:r>
      <w:r w:rsidR="0012656C">
        <w:t xml:space="preserve"> </w:t>
      </w:r>
    </w:p>
    <w:p w14:paraId="4AB2669C" w14:textId="77777777" w:rsidR="0012656C" w:rsidRPr="003962E5" w:rsidRDefault="005F7CEA" w:rsidP="003962E5">
      <w:pPr>
        <w:pStyle w:val="Text1-2"/>
      </w:pPr>
      <w:r w:rsidRPr="003962E5">
        <w:t>Zhotovitel se zavazuje postupovat dle TDS schváleného Podrobného</w:t>
      </w:r>
      <w:r w:rsidR="0012656C" w:rsidRPr="003962E5">
        <w:t xml:space="preserve"> </w:t>
      </w:r>
      <w:r w:rsidRPr="003962E5">
        <w:t>harmonogramu. Pro schválení Podrobného harmonogramu se použije článek 11</w:t>
      </w:r>
      <w:r w:rsidR="0012656C" w:rsidRPr="003962E5">
        <w:t xml:space="preserve"> </w:t>
      </w:r>
      <w:r w:rsidRPr="003962E5">
        <w:t>těchto Obchodních podmínek obdobně.</w:t>
      </w:r>
      <w:r w:rsidR="0012656C" w:rsidRPr="003962E5">
        <w:t xml:space="preserve"> </w:t>
      </w:r>
    </w:p>
    <w:p w14:paraId="39174ECE" w14:textId="77777777" w:rsidR="0012656C" w:rsidRDefault="005F7CEA" w:rsidP="003962E5">
      <w:pPr>
        <w:pStyle w:val="Text1-2"/>
      </w:pPr>
      <w:r w:rsidRPr="003962E5">
        <w:t>Zhotovitel se zavazuje neprodleně oznámit TDS pravděpodobné budoucí</w:t>
      </w:r>
      <w:r w:rsidR="0012656C" w:rsidRPr="003962E5">
        <w:t xml:space="preserve"> </w:t>
      </w:r>
      <w:r w:rsidRPr="003962E5">
        <w:t>události nebo okolnosti, které by mohly negativně ovlivnit provádění Díla,</w:t>
      </w:r>
      <w:r w:rsidR="0012656C" w:rsidRPr="003962E5">
        <w:t xml:space="preserve"> </w:t>
      </w:r>
      <w:r w:rsidRPr="003962E5">
        <w:t>vyžádat si dodat</w:t>
      </w:r>
      <w:r>
        <w:t>ečné práce nad rámec Díla nebo opozdit provedení Díla oproti</w:t>
      </w:r>
      <w:r w:rsidR="0012656C">
        <w:t xml:space="preserve"> </w:t>
      </w:r>
      <w:r>
        <w:t>Harmonogramu postupu prací. TDS může požadovat, aby Zhotovitel předložil</w:t>
      </w:r>
      <w:r w:rsidR="0012656C">
        <w:t xml:space="preserve"> </w:t>
      </w:r>
      <w:r>
        <w:t>odhad předpokládaného dopadu budoucí události nebo okolností a/nebo návrh</w:t>
      </w:r>
      <w:r w:rsidR="0012656C">
        <w:t xml:space="preserve"> </w:t>
      </w:r>
      <w:r>
        <w:t>na změnu Díla dle článku 17 těchto Obchodních podmínek.</w:t>
      </w:r>
      <w:r w:rsidR="0012656C">
        <w:t xml:space="preserve"> </w:t>
      </w:r>
    </w:p>
    <w:p w14:paraId="4E371066" w14:textId="77777777" w:rsidR="005F7CEA" w:rsidRDefault="005F7CEA" w:rsidP="005F7CEA">
      <w:pPr>
        <w:pStyle w:val="Text1-2"/>
      </w:pPr>
      <w:r>
        <w:t>Zhotovitel má právo na adekvátní prodloužení lhůty pro předání Díla nebo</w:t>
      </w:r>
      <w:r w:rsidR="0012656C">
        <w:t xml:space="preserve"> </w:t>
      </w:r>
      <w:r>
        <w:t>příslušné Části Díla</w:t>
      </w:r>
      <w:r w:rsidR="00143482">
        <w:t xml:space="preserve"> v </w:t>
      </w:r>
      <w:r>
        <w:t>případě, že nastane některá</w:t>
      </w:r>
      <w:r w:rsidR="00143482">
        <w:t xml:space="preserve"> z </w:t>
      </w:r>
      <w:r>
        <w:t>následujících okolností:</w:t>
      </w:r>
      <w:r w:rsidR="0012656C">
        <w:t xml:space="preserve"> </w:t>
      </w:r>
    </w:p>
    <w:p w14:paraId="317CF18C" w14:textId="77777777" w:rsidR="005F7CEA" w:rsidRDefault="005F7CEA" w:rsidP="00D25531">
      <w:pPr>
        <w:pStyle w:val="Odstavec1-31"/>
        <w:numPr>
          <w:ilvl w:val="2"/>
          <w:numId w:val="6"/>
        </w:numPr>
      </w:pPr>
      <w:r>
        <w:t>změna Díla dle článku 17 těchto Obchodních podmínek,</w:t>
      </w:r>
    </w:p>
    <w:p w14:paraId="214B4F31" w14:textId="77777777" w:rsidR="005F7CEA" w:rsidRDefault="005F7CEA" w:rsidP="007E7311">
      <w:pPr>
        <w:pStyle w:val="Odstavec1-31"/>
      </w:pPr>
      <w:r>
        <w:t>okolnosti zakládající dle Smlouvy nárok na prodloužení lhůty nebo</w:t>
      </w:r>
      <w:r w:rsidR="0012656C">
        <w:t xml:space="preserve"> </w:t>
      </w:r>
      <w:r>
        <w:t>změnu Harmonogramu postupu prací podle některého článku</w:t>
      </w:r>
      <w:r w:rsidR="0012656C">
        <w:t xml:space="preserve"> </w:t>
      </w:r>
      <w:r>
        <w:t>těchto Obchodních podmínek,</w:t>
      </w:r>
    </w:p>
    <w:p w14:paraId="6129E1A4" w14:textId="3412320E" w:rsidR="005F7CEA" w:rsidRDefault="0064081F" w:rsidP="007E7311">
      <w:pPr>
        <w:pStyle w:val="Odstavec1-31"/>
      </w:pPr>
      <w:r>
        <w:t>V</w:t>
      </w:r>
      <w:r w:rsidRPr="0074047C">
        <w:t xml:space="preserve">yšší </w:t>
      </w:r>
      <w:r w:rsidR="005F7CEA">
        <w:t>moc,</w:t>
      </w:r>
    </w:p>
    <w:p w14:paraId="1EC23E6D" w14:textId="77777777" w:rsidR="005F7CEA" w:rsidRDefault="005F7CEA" w:rsidP="007E7311">
      <w:pPr>
        <w:pStyle w:val="Odstavec1-31"/>
      </w:pPr>
      <w:r>
        <w:t>jakékoliv zpoždění, překážka nebo opatření způsobené nebo</w:t>
      </w:r>
      <w:r w:rsidR="0012656C">
        <w:t xml:space="preserve"> </w:t>
      </w:r>
      <w:r>
        <w:t>přičitatelné Objednateli, TDS, pracovníkům Objednatele nebo</w:t>
      </w:r>
      <w:r w:rsidR="0012656C">
        <w:t xml:space="preserve"> </w:t>
      </w:r>
      <w:r>
        <w:t>jiným dodavatelům Objednatele na Staveništi,</w:t>
      </w:r>
      <w:r w:rsidR="0012656C">
        <w:t xml:space="preserve"> </w:t>
      </w:r>
      <w:r>
        <w:t>přičemž nárok na adekvátní prodloužení lhůty pro předání Díla nebo</w:t>
      </w:r>
      <w:r w:rsidR="0012656C">
        <w:t xml:space="preserve"> </w:t>
      </w:r>
      <w:r>
        <w:t>příslušné Části Díla vzniká pouze tehdy, kdy je prodloužení lhůty nezbytně</w:t>
      </w:r>
      <w:r w:rsidR="0012656C">
        <w:t xml:space="preserve"> </w:t>
      </w:r>
      <w:r>
        <w:t>nutné</w:t>
      </w:r>
      <w:r w:rsidR="00143482">
        <w:t xml:space="preserve"> a </w:t>
      </w:r>
      <w:r>
        <w:t>Zhotovitel objektivní důvody pro prodloužení lhůty prokáže.</w:t>
      </w:r>
    </w:p>
    <w:p w14:paraId="1CE19A04" w14:textId="39171EA6" w:rsidR="0012656C" w:rsidRDefault="005F7CEA" w:rsidP="0012656C">
      <w:pPr>
        <w:pStyle w:val="Text1-2"/>
      </w:pPr>
      <w:r>
        <w:t>Jestliže se Zhotovitel domnívá, že mu vznikl nárok na prodloužení lhůty pro</w:t>
      </w:r>
      <w:r w:rsidR="0012656C">
        <w:t xml:space="preserve"> </w:t>
      </w:r>
      <w:r>
        <w:t>plnění některé</w:t>
      </w:r>
      <w:r w:rsidR="00143482">
        <w:t xml:space="preserve"> z </w:t>
      </w:r>
      <w:r w:rsidR="000B7B23">
        <w:t xml:space="preserve">dílčích </w:t>
      </w:r>
      <w:r>
        <w:t>etap, je Zhotovitel povinen tyto skutečnosti oznámit</w:t>
      </w:r>
      <w:r w:rsidR="0012656C">
        <w:t xml:space="preserve"> </w:t>
      </w:r>
      <w:r>
        <w:t>Objednateli bezodkladně, nejpozději do patnácti (15) dnů, poté, co se</w:t>
      </w:r>
      <w:r w:rsidR="00143482">
        <w:t xml:space="preserve"> o </w:t>
      </w:r>
      <w:r>
        <w:t>vzniku</w:t>
      </w:r>
      <w:r w:rsidR="0012656C">
        <w:t xml:space="preserve"> </w:t>
      </w:r>
      <w:r>
        <w:t>skutečností, zakládajících tento nárok, dozvěděl nebo mohl dozvědět</w:t>
      </w:r>
      <w:r w:rsidR="00143482">
        <w:t xml:space="preserve"> a </w:t>
      </w:r>
      <w:r>
        <w:t>současně</w:t>
      </w:r>
      <w:r w:rsidR="0012656C">
        <w:t xml:space="preserve"> </w:t>
      </w:r>
      <w:r>
        <w:t>předložit Objednateli podrobné odůvodnění předloženého nároku, tj. veškeré</w:t>
      </w:r>
      <w:r w:rsidR="0012656C">
        <w:t xml:space="preserve"> </w:t>
      </w:r>
      <w:r>
        <w:t>podpůrné argumenty, na kterých se zakládají výše uvedené tvrzené nároky.</w:t>
      </w:r>
      <w:r w:rsidR="0012656C">
        <w:t xml:space="preserve"> </w:t>
      </w:r>
      <w:r>
        <w:t>K později předloženým argumentům se již nebude přihlížet</w:t>
      </w:r>
      <w:r w:rsidR="00143482">
        <w:t xml:space="preserve"> a </w:t>
      </w:r>
      <w:r>
        <w:t>hledí se na ně, jako</w:t>
      </w:r>
      <w:r w:rsidR="0012656C">
        <w:t xml:space="preserve"> </w:t>
      </w:r>
      <w:r>
        <w:t>by nebyly vzneseny.</w:t>
      </w:r>
      <w:r w:rsidR="0012656C">
        <w:t xml:space="preserve"> </w:t>
      </w:r>
    </w:p>
    <w:p w14:paraId="15DE4AB2" w14:textId="77777777" w:rsidR="0012656C" w:rsidRDefault="005F7CEA" w:rsidP="005F7CEA">
      <w:pPr>
        <w:pStyle w:val="Text1-2"/>
      </w:pPr>
      <w:r>
        <w:t>V případě že Zhotoviteli vznikne dle Smlouvy nárok na prodloužení termínu pro</w:t>
      </w:r>
      <w:r w:rsidR="0012656C">
        <w:t xml:space="preserve"> </w:t>
      </w:r>
      <w:r>
        <w:t>dokončení některé Části Díla, Objednatel se zavazuje sjednat se Zhotovitelem</w:t>
      </w:r>
      <w:r w:rsidR="0012656C">
        <w:t xml:space="preserve"> </w:t>
      </w:r>
      <w:r>
        <w:t>úpravu Harmonogramu postupu prací formou písemného dodatku</w:t>
      </w:r>
      <w:r w:rsidR="00143482">
        <w:t xml:space="preserve"> k </w:t>
      </w:r>
      <w:r>
        <w:t>této</w:t>
      </w:r>
      <w:r w:rsidR="0012656C">
        <w:t xml:space="preserve"> </w:t>
      </w:r>
      <w:r>
        <w:t>Smlouvě. Obsahem dodatku bude úprava doby plnění příslušné Části Díla</w:t>
      </w:r>
      <w:r w:rsidR="00143482">
        <w:t xml:space="preserve"> o </w:t>
      </w:r>
      <w:r>
        <w:t>dobu, po kterou trvala okolnost, zakládající nárok na prodloužení termínu pro</w:t>
      </w:r>
      <w:r w:rsidR="0012656C">
        <w:t xml:space="preserve"> </w:t>
      </w:r>
      <w:r>
        <w:t>dokončení příslušné Části Díla. Obsahem dodatku bude zároveň prodloužení</w:t>
      </w:r>
      <w:r w:rsidR="0012656C">
        <w:t xml:space="preserve"> </w:t>
      </w:r>
      <w:r>
        <w:t>termínů pro dokončení následujících Částí Díla</w:t>
      </w:r>
      <w:r w:rsidR="00143482">
        <w:t xml:space="preserve"> o </w:t>
      </w:r>
      <w:r>
        <w:t>tomu odpovídající dobu.</w:t>
      </w:r>
      <w:r w:rsidR="0012656C">
        <w:t xml:space="preserve"> </w:t>
      </w:r>
    </w:p>
    <w:p w14:paraId="0BE44DD5" w14:textId="77777777" w:rsidR="0012656C" w:rsidRDefault="005F7CEA" w:rsidP="005F7CEA">
      <w:pPr>
        <w:pStyle w:val="Text1-2"/>
      </w:pPr>
      <w:r>
        <w:t>TDS je oprávněn požadovat vypracování revidovaného Podrobného</w:t>
      </w:r>
      <w:r w:rsidR="0012656C">
        <w:t xml:space="preserve"> </w:t>
      </w:r>
      <w:r>
        <w:t>harmonogramu</w:t>
      </w:r>
      <w:r w:rsidR="00143482">
        <w:t xml:space="preserve"> v </w:t>
      </w:r>
      <w:r>
        <w:t>případě uzavření dodatku ke Smlouvě, který upravuje</w:t>
      </w:r>
      <w:r w:rsidR="0012656C">
        <w:t xml:space="preserve"> </w:t>
      </w:r>
      <w:r>
        <w:lastRenderedPageBreak/>
        <w:t>Harmonogram postupu prací, nebo</w:t>
      </w:r>
      <w:r w:rsidR="00143482">
        <w:t xml:space="preserve"> v </w:t>
      </w:r>
      <w:r>
        <w:t>případě prodlení Zhotovitele</w:t>
      </w:r>
      <w:r w:rsidR="00143482">
        <w:t xml:space="preserve"> s </w:t>
      </w:r>
      <w:r>
        <w:t>plněním</w:t>
      </w:r>
      <w:r w:rsidR="0012656C">
        <w:t xml:space="preserve"> </w:t>
      </w:r>
      <w:r>
        <w:t>Díla, které se Zhotovitel zavazuje oznámit TDS neprodleně po jeho zjištění.</w:t>
      </w:r>
      <w:r w:rsidR="0012656C">
        <w:t xml:space="preserve"> </w:t>
      </w:r>
      <w:r>
        <w:t>Revidovaný Podrobný harmonogram bude obsahovat</w:t>
      </w:r>
      <w:r w:rsidR="00143482">
        <w:t xml:space="preserve"> i </w:t>
      </w:r>
      <w:r>
        <w:t>popis metod, které</w:t>
      </w:r>
      <w:r w:rsidR="0012656C">
        <w:t xml:space="preserve"> </w:t>
      </w:r>
      <w:r>
        <w:t>hodlá Zhotovitel přijmout</w:t>
      </w:r>
      <w:r w:rsidR="00143482">
        <w:t xml:space="preserve"> k </w:t>
      </w:r>
      <w:r>
        <w:t>tomu, aby se postup provádění Díla urychlil</w:t>
      </w:r>
      <w:r w:rsidR="00143482">
        <w:t xml:space="preserve"> a </w:t>
      </w:r>
      <w:r>
        <w:t>další</w:t>
      </w:r>
      <w:r w:rsidR="0012656C">
        <w:t xml:space="preserve"> </w:t>
      </w:r>
      <w:r>
        <w:t>termíny plnění dle Harmonogramu postupu prací byly</w:t>
      </w:r>
      <w:r w:rsidR="00143482">
        <w:t xml:space="preserve"> v </w:t>
      </w:r>
      <w:r>
        <w:t>nejvyšší možné míře</w:t>
      </w:r>
      <w:r w:rsidR="0012656C">
        <w:t xml:space="preserve"> </w:t>
      </w:r>
      <w:r>
        <w:t>dodrženy. Pro schválení revidovaného Podrobného harmonogramu se použije</w:t>
      </w:r>
      <w:r w:rsidR="0012656C">
        <w:t xml:space="preserve"> </w:t>
      </w:r>
      <w:r>
        <w:t>článek 11 těchto Obchodních podmínek obdobně.</w:t>
      </w:r>
      <w:r w:rsidR="0012656C">
        <w:t xml:space="preserve"> </w:t>
      </w:r>
    </w:p>
    <w:p w14:paraId="508A9C93" w14:textId="77777777" w:rsidR="005F7CEA" w:rsidRDefault="005F7CEA" w:rsidP="005F7CEA">
      <w:pPr>
        <w:pStyle w:val="Text1-2"/>
      </w:pPr>
      <w:r>
        <w:t>Sankce za prodlení Zhotovitele nejsou schválením Podrobného harmonogram</w:t>
      </w:r>
      <w:r w:rsidR="0012656C">
        <w:t xml:space="preserve"> </w:t>
      </w:r>
      <w:r>
        <w:t>dotčeny.</w:t>
      </w:r>
    </w:p>
    <w:p w14:paraId="70A59615" w14:textId="77777777" w:rsidR="005F7CEA" w:rsidRDefault="005F7CEA" w:rsidP="005F7CEA">
      <w:pPr>
        <w:pStyle w:val="Text1-1"/>
      </w:pPr>
      <w:r>
        <w:t>TDS je oprávněn kdykoli</w:t>
      </w:r>
      <w:r w:rsidR="00143482">
        <w:t xml:space="preserve"> v </w:t>
      </w:r>
      <w:r>
        <w:t>odůvodněných případech vydat Zhotoviteli pokyn, aby</w:t>
      </w:r>
      <w:r w:rsidR="0012656C">
        <w:t xml:space="preserve"> </w:t>
      </w:r>
      <w:r>
        <w:t>přerušil postup prací na celém Díle nebo Části Díla, přičemž Zhotovitel je tímto</w:t>
      </w:r>
      <w:r w:rsidR="0012656C">
        <w:t xml:space="preserve"> </w:t>
      </w:r>
      <w:r>
        <w:t>pokynem vázán.</w:t>
      </w:r>
    </w:p>
    <w:p w14:paraId="1B7B85F0" w14:textId="77777777" w:rsidR="005F7CEA" w:rsidRDefault="005F7CEA" w:rsidP="005F7CEA">
      <w:pPr>
        <w:pStyle w:val="Text1-1"/>
      </w:pPr>
      <w:r>
        <w:t>V případě, že TDS vydá Zhotoviteli pokyn přerušit postup prací na Díle nebo Části Díla,</w:t>
      </w:r>
      <w:r w:rsidR="0012656C">
        <w:t xml:space="preserve"> </w:t>
      </w:r>
      <w:r>
        <w:t>zavazuje se Zhotovitel okamžitě ukončit veškeré práce na provádění Díla nebo Části</w:t>
      </w:r>
      <w:r w:rsidR="0012656C">
        <w:t xml:space="preserve"> </w:t>
      </w:r>
      <w:r>
        <w:t>Díla</w:t>
      </w:r>
      <w:r w:rsidR="00143482">
        <w:t xml:space="preserve"> s </w:t>
      </w:r>
      <w:r>
        <w:t>výjimkou prací, které nesnesou odkladu, aby Objednatel nebo třetí osoby</w:t>
      </w:r>
      <w:r w:rsidR="0012656C">
        <w:t xml:space="preserve"> </w:t>
      </w:r>
      <w:r>
        <w:t>neutrpěly újmu na svých právech, zejména na životě, zdraví, majetku nebo</w:t>
      </w:r>
      <w:r w:rsidR="0012656C">
        <w:t xml:space="preserve"> </w:t>
      </w:r>
      <w:r>
        <w:t>bezpečnosti,</w:t>
      </w:r>
      <w:r w:rsidR="00143482">
        <w:t xml:space="preserve"> a </w:t>
      </w:r>
      <w:r>
        <w:t>prací, které jsou nezbytné</w:t>
      </w:r>
      <w:r w:rsidR="00143482">
        <w:t xml:space="preserve"> z </w:t>
      </w:r>
      <w:r>
        <w:t>hlediska dodržení povinností stanovených</w:t>
      </w:r>
      <w:r w:rsidR="0012656C">
        <w:t xml:space="preserve"> </w:t>
      </w:r>
      <w:r>
        <w:t>obecně závaznými právními předpisy</w:t>
      </w:r>
      <w:r w:rsidR="00143482">
        <w:t xml:space="preserve"> a </w:t>
      </w:r>
      <w:r>
        <w:t>veřejnoprávními rozhodnutími.</w:t>
      </w:r>
    </w:p>
    <w:p w14:paraId="6CCE07A6" w14:textId="69A5C1F5" w:rsidR="005F7CEA" w:rsidRDefault="005F7CEA" w:rsidP="005F7CEA">
      <w:pPr>
        <w:pStyle w:val="Text1-1"/>
      </w:pPr>
      <w:r>
        <w:t>Zhotovitel se zavazuje po dobu přerušení prací na Díle nebo Části Díla zabezpečit již</w:t>
      </w:r>
      <w:r w:rsidR="0012656C">
        <w:t xml:space="preserve"> </w:t>
      </w:r>
      <w:r>
        <w:t>provedené Části Díla před jejich poškozením, ztrátou, zničením nebo znehodnocením,</w:t>
      </w:r>
      <w:r w:rsidR="0012656C">
        <w:t xml:space="preserve"> </w:t>
      </w:r>
      <w:r>
        <w:t>zabezpečit Staveniště</w:t>
      </w:r>
      <w:r w:rsidR="00143482">
        <w:t xml:space="preserve"> z </w:t>
      </w:r>
      <w:r>
        <w:t>hlediska zajištění ochrany bezpečnosti, života</w:t>
      </w:r>
      <w:r w:rsidR="00143482">
        <w:t xml:space="preserve"> a </w:t>
      </w:r>
      <w:r>
        <w:t>zdraví třetích</w:t>
      </w:r>
      <w:r w:rsidR="0012656C">
        <w:t xml:space="preserve"> </w:t>
      </w:r>
      <w:r>
        <w:t>osob</w:t>
      </w:r>
      <w:r w:rsidR="00143482">
        <w:t xml:space="preserve"> a </w:t>
      </w:r>
      <w:r>
        <w:t>uskladnit již obstaraný materiál, vybavení</w:t>
      </w:r>
      <w:r w:rsidR="00143482">
        <w:t xml:space="preserve"> a </w:t>
      </w:r>
      <w:r>
        <w:t>zařízení</w:t>
      </w:r>
      <w:r w:rsidR="00143482">
        <w:t xml:space="preserve"> a </w:t>
      </w:r>
      <w:r>
        <w:t>zajistit jejich úschovu tak,</w:t>
      </w:r>
      <w:r w:rsidR="0012656C">
        <w:t xml:space="preserve"> </w:t>
      </w:r>
      <w:r>
        <w:t>aby nedošlo</w:t>
      </w:r>
      <w:r w:rsidR="00143482">
        <w:t xml:space="preserve"> k </w:t>
      </w:r>
      <w:r>
        <w:t>jejich poškození, ztrátě, zničení nebo znehodnocení. Jestliže Zhotoviteli</w:t>
      </w:r>
      <w:r w:rsidR="0012656C">
        <w:t xml:space="preserve"> </w:t>
      </w:r>
      <w:r>
        <w:t>vzniknou dodatečné náklady</w:t>
      </w:r>
      <w:r w:rsidR="00143482">
        <w:t xml:space="preserve"> v </w:t>
      </w:r>
      <w:r>
        <w:t>důsledku přerušení postupu prací na Díle nebo Části</w:t>
      </w:r>
      <w:r w:rsidR="0012656C">
        <w:t xml:space="preserve"> </w:t>
      </w:r>
      <w:r>
        <w:t>Díla dle odst. 3.7 těchto Obchodních podmínek, vzniká Zhotoviteli nárok na úhradu</w:t>
      </w:r>
      <w:r w:rsidR="0012656C">
        <w:t xml:space="preserve"> </w:t>
      </w:r>
      <w:r>
        <w:t>veškerých prokazatelně</w:t>
      </w:r>
      <w:r w:rsidR="00143482">
        <w:t xml:space="preserve"> a v </w:t>
      </w:r>
      <w:r>
        <w:t>souladu</w:t>
      </w:r>
      <w:r w:rsidR="00143482">
        <w:t xml:space="preserve"> s </w:t>
      </w:r>
      <w:r>
        <w:t>odst. 2.1.3 těchto Obchodních podmínek účelně</w:t>
      </w:r>
      <w:r w:rsidR="0012656C">
        <w:t xml:space="preserve"> </w:t>
      </w:r>
      <w:r>
        <w:t>vynaložených nákladů. Za účelem stanovení výše nákladů</w:t>
      </w:r>
      <w:r w:rsidR="00143482">
        <w:t xml:space="preserve"> v </w:t>
      </w:r>
      <w:r>
        <w:t>důsledku přerušení</w:t>
      </w:r>
      <w:r w:rsidR="0012656C">
        <w:t xml:space="preserve"> </w:t>
      </w:r>
      <w:r>
        <w:t>postupu prací budou smluvní strany postupovat obdobným způsobem dle čl. 17 těchto</w:t>
      </w:r>
      <w:r w:rsidR="0012656C">
        <w:t xml:space="preserve"> </w:t>
      </w:r>
      <w:r>
        <w:t>Obchodních podmínek.</w:t>
      </w:r>
    </w:p>
    <w:p w14:paraId="370865BD" w14:textId="77777777" w:rsidR="0012656C" w:rsidRDefault="005F7CEA" w:rsidP="005F7CEA">
      <w:pPr>
        <w:pStyle w:val="Text1-1"/>
      </w:pPr>
      <w:r>
        <w:t>Pro vyloučení pochybností smluvní strany berou na vědomí, že Zhotovitel nemá nárok</w:t>
      </w:r>
      <w:r w:rsidR="0012656C">
        <w:t xml:space="preserve"> </w:t>
      </w:r>
      <w:r>
        <w:t>na úhradu nákladů</w:t>
      </w:r>
      <w:r w:rsidR="00143482">
        <w:t xml:space="preserve"> v </w:t>
      </w:r>
      <w:r>
        <w:t>důsledku přerušení postupu prací na Díle nebo Části Díla, pokud</w:t>
      </w:r>
      <w:r w:rsidR="0012656C">
        <w:t xml:space="preserve"> </w:t>
      </w:r>
      <w:r>
        <w:t>je toto přerušení prací zapříčiněno</w:t>
      </w:r>
      <w:r w:rsidR="00143482">
        <w:t xml:space="preserve"> z </w:t>
      </w:r>
      <w:r>
        <w:t>důvodů na straně Zhotovitele nebo jemu</w:t>
      </w:r>
      <w:r w:rsidR="0012656C">
        <w:t xml:space="preserve"> </w:t>
      </w:r>
      <w:r>
        <w:t>přičitatelných.</w:t>
      </w:r>
      <w:r w:rsidR="0012656C">
        <w:t xml:space="preserve"> </w:t>
      </w:r>
    </w:p>
    <w:p w14:paraId="5833D601" w14:textId="77777777" w:rsidR="0012656C" w:rsidRDefault="005F7CEA" w:rsidP="005F7CEA">
      <w:pPr>
        <w:pStyle w:val="Text1-1"/>
      </w:pPr>
      <w:r>
        <w:t>Po dobu přerušení prací na Díle nebo Části Díla nese Zhotovitel nebezpečí škody na</w:t>
      </w:r>
      <w:r w:rsidR="0012656C">
        <w:t xml:space="preserve"> </w:t>
      </w:r>
      <w:r>
        <w:t>věcech určených</w:t>
      </w:r>
      <w:r w:rsidR="00143482">
        <w:t xml:space="preserve"> k </w:t>
      </w:r>
      <w:r>
        <w:t>provedení Díla, pokud se smluvní strany nedohodnou jinak.</w:t>
      </w:r>
      <w:r w:rsidR="0012656C">
        <w:t xml:space="preserve"> </w:t>
      </w:r>
    </w:p>
    <w:p w14:paraId="57A5D61A" w14:textId="77777777" w:rsidR="005F7CEA" w:rsidRDefault="005F7CEA" w:rsidP="005F7CEA">
      <w:pPr>
        <w:pStyle w:val="Text1-1"/>
      </w:pPr>
      <w:r>
        <w:t>Přerušení zhotovování Díla nebo Části Díla dle odst. 3.7 těchto Obchodních podmínek</w:t>
      </w:r>
      <w:r w:rsidR="0012656C">
        <w:t xml:space="preserve"> </w:t>
      </w:r>
      <w:r>
        <w:t>nezpůsobuje prodlení, případně se nezapočítává do doby již vzniklého prodlení</w:t>
      </w:r>
      <w:r w:rsidR="00143482">
        <w:t xml:space="preserve"> s </w:t>
      </w:r>
      <w:r>
        <w:t>plněním povinnosti Zhotovitele zhotovit Dílo nebo Část Díla ve lhůtě stanovené</w:t>
      </w:r>
      <w:r w:rsidR="00143482">
        <w:t xml:space="preserve"> v </w:t>
      </w:r>
      <w:r>
        <w:t>Harmonogramu postupu prací. Zhotovitel však vyvine maximální úsilí</w:t>
      </w:r>
      <w:r w:rsidR="00143482">
        <w:t xml:space="preserve"> k </w:t>
      </w:r>
      <w:r>
        <w:t>tomu, aby</w:t>
      </w:r>
      <w:r w:rsidR="0012656C">
        <w:t xml:space="preserve"> </w:t>
      </w:r>
      <w:r>
        <w:t>původní lhůty</w:t>
      </w:r>
      <w:r w:rsidR="00143482">
        <w:t xml:space="preserve"> v </w:t>
      </w:r>
      <w:r>
        <w:t>Harmonogramu postupu prací byly dodrženy</w:t>
      </w:r>
      <w:r w:rsidR="00143482">
        <w:t xml:space="preserve"> s </w:t>
      </w:r>
      <w:r>
        <w:t>výjimkou případů, kdy</w:t>
      </w:r>
      <w:r w:rsidR="0012656C">
        <w:t xml:space="preserve"> </w:t>
      </w:r>
      <w:r>
        <w:t>to není objektivně možné. Zhotoviteli</w:t>
      </w:r>
      <w:r w:rsidR="00143482">
        <w:t xml:space="preserve"> v </w:t>
      </w:r>
      <w:r>
        <w:t>takovém případě vznikne nárok na prodloužení</w:t>
      </w:r>
      <w:r w:rsidR="0012656C">
        <w:t xml:space="preserve"> </w:t>
      </w:r>
      <w:r>
        <w:t>lhůty pro plnění dle odst. 3.6.5 těchto Obchodních podmínek.</w:t>
      </w:r>
    </w:p>
    <w:p w14:paraId="10139950" w14:textId="77777777" w:rsidR="005F7CEA" w:rsidRDefault="005F7CEA" w:rsidP="0012656C">
      <w:pPr>
        <w:pStyle w:val="Text1-1"/>
      </w:pPr>
      <w:r>
        <w:t>Zhotovitel však nebude mít nárok na prodloužení lhůty</w:t>
      </w:r>
      <w:r w:rsidR="00143482">
        <w:t xml:space="preserve"> v </w:t>
      </w:r>
      <w:r>
        <w:t>případě, kdy</w:t>
      </w:r>
      <w:r w:rsidR="00143482">
        <w:t xml:space="preserve"> k </w:t>
      </w:r>
      <w:r>
        <w:t>přerušení dal</w:t>
      </w:r>
      <w:r w:rsidR="0012656C">
        <w:t xml:space="preserve"> </w:t>
      </w:r>
      <w:r>
        <w:t>TDS pokyn</w:t>
      </w:r>
      <w:r w:rsidR="00143482">
        <w:t xml:space="preserve"> v </w:t>
      </w:r>
      <w:r>
        <w:t>případech, kdy přerušení má příčinu vzniklou vadou Dokumentace</w:t>
      </w:r>
      <w:r w:rsidR="0012656C">
        <w:t xml:space="preserve"> </w:t>
      </w:r>
      <w:r>
        <w:t>Zhotovitele, vadou práce Zhotovitele, porušováním povinností Zhotovitele ve smyslu</w:t>
      </w:r>
      <w:r w:rsidR="0012656C">
        <w:t xml:space="preserve"> </w:t>
      </w:r>
      <w:r>
        <w:t>ust. § 2593 občanského zákoníku, nebo materiálů, které Zhotovitel použil nebo</w:t>
      </w:r>
      <w:r w:rsidR="00143482">
        <w:t xml:space="preserve"> v </w:t>
      </w:r>
      <w:r>
        <w:t>případě, že je Zhotovitel opominul chránit, uskladňovat nebo zabezpečovat podle odst.</w:t>
      </w:r>
      <w:r w:rsidR="0012656C">
        <w:t xml:space="preserve"> </w:t>
      </w:r>
      <w:r>
        <w:t>3.9 těchto Obchodních podmínek.</w:t>
      </w:r>
      <w:r w:rsidR="0012656C">
        <w:t xml:space="preserve"> </w:t>
      </w:r>
    </w:p>
    <w:p w14:paraId="5AED3AD2" w14:textId="77777777" w:rsidR="005F7CEA" w:rsidRDefault="005F7CEA" w:rsidP="005F7CEA">
      <w:pPr>
        <w:pStyle w:val="Text1-1"/>
      </w:pPr>
      <w:r>
        <w:t>Zhotovitel se zavazuje obnovit práce na Díle bezodkladně poté, co mu byl doručen</w:t>
      </w:r>
      <w:r w:rsidR="0012656C">
        <w:t xml:space="preserve"> </w:t>
      </w:r>
      <w:r>
        <w:t>pokyn TDS</w:t>
      </w:r>
      <w:r w:rsidR="00143482">
        <w:t xml:space="preserve"> k </w:t>
      </w:r>
      <w:r>
        <w:t>obnovení prací.</w:t>
      </w:r>
      <w:r w:rsidR="0012656C">
        <w:t xml:space="preserve"> </w:t>
      </w:r>
    </w:p>
    <w:p w14:paraId="59F6834C" w14:textId="266C4426" w:rsidR="005F7CEA" w:rsidRDefault="0064081F" w:rsidP="005F7CEA">
      <w:pPr>
        <w:pStyle w:val="Text1-1"/>
      </w:pPr>
      <w:r>
        <w:t xml:space="preserve">Dodatečná výluka </w:t>
      </w:r>
      <w:r w:rsidR="005F7CEA">
        <w:t>je výluka nad rámec výluk uvedených</w:t>
      </w:r>
      <w:r w:rsidR="00143482">
        <w:t xml:space="preserve"> v </w:t>
      </w:r>
      <w:r w:rsidR="005F7CEA">
        <w:t>Harmonogramu postupu</w:t>
      </w:r>
      <w:r w:rsidR="0012656C">
        <w:t xml:space="preserve"> </w:t>
      </w:r>
      <w:r w:rsidR="005F7CEA">
        <w:t xml:space="preserve">prací nebo </w:t>
      </w:r>
      <w:r>
        <w:t xml:space="preserve">vydaného </w:t>
      </w:r>
      <w:r w:rsidR="005F7CEA">
        <w:t>rozkazu</w:t>
      </w:r>
      <w:r w:rsidR="00143482">
        <w:t xml:space="preserve"> o </w:t>
      </w:r>
      <w:r w:rsidR="005F7CEA">
        <w:t>výluce (ROV) nebo obojímu, ke které dojde nikoliv</w:t>
      </w:r>
      <w:r w:rsidR="00143482">
        <w:t xml:space="preserve"> z </w:t>
      </w:r>
      <w:r w:rsidR="005F7CEA">
        <w:t>viny Objednatele. Žádost</w:t>
      </w:r>
      <w:r w:rsidR="00143482">
        <w:t xml:space="preserve"> o </w:t>
      </w:r>
      <w:r w:rsidR="005F7CEA">
        <w:t>Dodatečnou výluku musí Zhotovitel doručit Objednateli</w:t>
      </w:r>
      <w:r w:rsidR="0012656C">
        <w:t xml:space="preserve"> </w:t>
      </w:r>
      <w:r w:rsidR="005F7CEA">
        <w:t>nejméně 120 dní před začátkem měsíce, ve kterém má být Dodatečná výluka</w:t>
      </w:r>
      <w:r w:rsidR="0012656C">
        <w:t xml:space="preserve"> </w:t>
      </w:r>
      <w:r w:rsidR="005F7CEA">
        <w:t xml:space="preserve">zahájena. V případech, kdy je již vydán ROV, je </w:t>
      </w:r>
      <w:r w:rsidR="00774542">
        <w:t xml:space="preserve">Dodatečná </w:t>
      </w:r>
      <w:r w:rsidR="005F7CEA">
        <w:t>výluka uvažována</w:t>
      </w:r>
      <w:r w:rsidR="00143482">
        <w:t xml:space="preserve"> a </w:t>
      </w:r>
      <w:r w:rsidR="005F7CEA">
        <w:t>počítána ve vztahu</w:t>
      </w:r>
      <w:r w:rsidR="00143482">
        <w:t xml:space="preserve"> k </w:t>
      </w:r>
      <w:r w:rsidR="005F7CEA">
        <w:t>již vydanému ROV. Částka, kterou se Zhotovitel zavazuje za</w:t>
      </w:r>
      <w:r w:rsidR="0012656C">
        <w:t xml:space="preserve"> </w:t>
      </w:r>
      <w:r w:rsidR="00774542">
        <w:t xml:space="preserve">Dodatečnou </w:t>
      </w:r>
      <w:r w:rsidR="005F7CEA">
        <w:t>výluku Objednateli uhradit, bude počítána za každou započatou hodinu</w:t>
      </w:r>
      <w:r w:rsidR="0012656C">
        <w:t xml:space="preserve"> </w:t>
      </w:r>
      <w:r w:rsidR="005F7CEA">
        <w:t xml:space="preserve">výluky nad výše uvedený </w:t>
      </w:r>
      <w:r w:rsidR="005F7CEA">
        <w:lastRenderedPageBreak/>
        <w:t>rámec. Jedná se</w:t>
      </w:r>
      <w:r w:rsidR="00143482">
        <w:t xml:space="preserve"> o </w:t>
      </w:r>
      <w:r w:rsidR="005F7CEA">
        <w:t>poskytnutí služby ve smyslu zákona</w:t>
      </w:r>
      <w:r w:rsidR="00143482">
        <w:t xml:space="preserve"> o </w:t>
      </w:r>
      <w:r w:rsidR="005F7CEA">
        <w:t>dani</w:t>
      </w:r>
      <w:r w:rsidR="00143482">
        <w:t xml:space="preserve"> z </w:t>
      </w:r>
      <w:r w:rsidR="005F7CEA">
        <w:t>přidané hodnoty. Pro vyloučení pochybností se sjednává, že za výluku se</w:t>
      </w:r>
      <w:r w:rsidR="00143482">
        <w:t xml:space="preserve"> v </w:t>
      </w:r>
      <w:r w:rsidR="005F7CEA">
        <w:t>rámci výše</w:t>
      </w:r>
      <w:r w:rsidR="0012656C">
        <w:t xml:space="preserve"> </w:t>
      </w:r>
      <w:r w:rsidR="005F7CEA">
        <w:t>uvedeného považuje</w:t>
      </w:r>
      <w:r w:rsidR="00143482">
        <w:t xml:space="preserve"> i </w:t>
      </w:r>
      <w:r w:rsidR="005F7CEA">
        <w:t>každá samostatná etapa výluky</w:t>
      </w:r>
      <w:r w:rsidR="00143482">
        <w:t xml:space="preserve"> v </w:t>
      </w:r>
      <w:r w:rsidR="005F7CEA">
        <w:t>ROV. Níže uvedené částky za</w:t>
      </w:r>
      <w:r w:rsidR="0012656C">
        <w:t xml:space="preserve"> </w:t>
      </w:r>
      <w:r w:rsidR="005F7CEA">
        <w:t>každou započatou hodinu (</w:t>
      </w:r>
      <w:r w:rsidR="00143482">
        <w:t>s </w:t>
      </w:r>
      <w:r w:rsidR="005F7CEA">
        <w:t>přihlédnutím</w:t>
      </w:r>
      <w:r w:rsidR="00143482">
        <w:t xml:space="preserve"> k </w:t>
      </w:r>
      <w:r w:rsidR="005F7CEA">
        <w:t>výše uvedenému) jsou uvedeny včetně</w:t>
      </w:r>
      <w:r w:rsidR="0012656C">
        <w:t xml:space="preserve"> </w:t>
      </w:r>
      <w:r w:rsidR="005F7CEA">
        <w:t>platné sazby DPH.</w:t>
      </w:r>
    </w:p>
    <w:p w14:paraId="6117E1DC" w14:textId="77777777" w:rsidR="005F7CEA" w:rsidRDefault="005F7CEA" w:rsidP="00143482">
      <w:pPr>
        <w:pStyle w:val="Textbezslovn"/>
        <w:tabs>
          <w:tab w:val="left" w:pos="4536"/>
        </w:tabs>
        <w:spacing w:after="0"/>
      </w:pPr>
      <w:r>
        <w:t xml:space="preserve">výluka trakčního vedení traťové koleje </w:t>
      </w:r>
      <w:r w:rsidR="0012656C">
        <w:tab/>
      </w:r>
      <w:r>
        <w:t>3.000 Kč/ započatá hodina</w:t>
      </w:r>
    </w:p>
    <w:p w14:paraId="6C409A4C" w14:textId="77777777" w:rsidR="005F7CEA" w:rsidRDefault="005F7CEA" w:rsidP="00143482">
      <w:pPr>
        <w:pStyle w:val="Textbezslovn"/>
        <w:tabs>
          <w:tab w:val="left" w:pos="4536"/>
        </w:tabs>
        <w:spacing w:after="0"/>
      </w:pPr>
      <w:r>
        <w:t xml:space="preserve">výluka traťové koleje </w:t>
      </w:r>
      <w:r w:rsidR="0012656C">
        <w:tab/>
      </w:r>
      <w:r>
        <w:t>5.000 Kč/ započatá hodina</w:t>
      </w:r>
    </w:p>
    <w:p w14:paraId="056C4C99" w14:textId="77777777" w:rsidR="005F7CEA" w:rsidRDefault="005F7CEA" w:rsidP="00143482">
      <w:pPr>
        <w:pStyle w:val="Textbezslovn"/>
        <w:tabs>
          <w:tab w:val="left" w:pos="4536"/>
        </w:tabs>
        <w:spacing w:after="0"/>
      </w:pPr>
      <w:r>
        <w:t>výluka dvou</w:t>
      </w:r>
      <w:r w:rsidR="00143482">
        <w:t xml:space="preserve"> a </w:t>
      </w:r>
      <w:r>
        <w:t xml:space="preserve">více traťových kolejí </w:t>
      </w:r>
      <w:r w:rsidR="0012656C">
        <w:tab/>
      </w:r>
      <w:r>
        <w:t>10.000 Kč/ započatá hodina</w:t>
      </w:r>
    </w:p>
    <w:p w14:paraId="26C34E25" w14:textId="77777777" w:rsidR="005F7CEA" w:rsidRDefault="005F7CEA" w:rsidP="00143482">
      <w:pPr>
        <w:pStyle w:val="Textbezslovn"/>
        <w:tabs>
          <w:tab w:val="left" w:pos="4536"/>
        </w:tabs>
        <w:spacing w:after="0"/>
      </w:pPr>
      <w:r>
        <w:t xml:space="preserve">výluka staničních kolejí – dopravní </w:t>
      </w:r>
      <w:r w:rsidR="0012656C">
        <w:tab/>
      </w:r>
      <w:r>
        <w:t>2.000 Kč/ započatá hodina</w:t>
      </w:r>
    </w:p>
    <w:p w14:paraId="2D999CA3" w14:textId="77777777" w:rsidR="005F7CEA" w:rsidRDefault="005F7CEA" w:rsidP="00143482">
      <w:pPr>
        <w:pStyle w:val="Textbezslovn"/>
        <w:tabs>
          <w:tab w:val="left" w:pos="4536"/>
        </w:tabs>
        <w:spacing w:after="0"/>
      </w:pPr>
      <w:r>
        <w:t xml:space="preserve">výluka ostatních kolejí </w:t>
      </w:r>
      <w:r w:rsidR="0012656C">
        <w:tab/>
      </w:r>
      <w:r>
        <w:t>1.000 Kč/ započatá hodina</w:t>
      </w:r>
    </w:p>
    <w:p w14:paraId="791ADFB8" w14:textId="77777777" w:rsidR="005F7CEA" w:rsidRDefault="007E7311" w:rsidP="00143482">
      <w:pPr>
        <w:pStyle w:val="Textbezslovn"/>
        <w:tabs>
          <w:tab w:val="left" w:pos="4536"/>
        </w:tabs>
      </w:pPr>
      <w:r>
        <w:t>v</w:t>
      </w:r>
      <w:r w:rsidR="005F7CEA">
        <w:t xml:space="preserve">ýluka zabezpečovacího zařízení </w:t>
      </w:r>
      <w:r w:rsidR="0012656C">
        <w:tab/>
      </w:r>
      <w:r w:rsidR="005F7CEA">
        <w:t>3.000 Kč/započatá hodina</w:t>
      </w:r>
    </w:p>
    <w:p w14:paraId="08EA1753" w14:textId="2161E5DF" w:rsidR="0064081F" w:rsidRDefault="0064081F" w:rsidP="00143482">
      <w:pPr>
        <w:pStyle w:val="Textbezslovn"/>
        <w:tabs>
          <w:tab w:val="left" w:pos="4536"/>
        </w:tabs>
      </w:pPr>
      <w:r w:rsidRPr="00654018">
        <w:t>Probíhá-li výluka trakčního vedení traťové koleje nad vyloučenou kolejí, poplatek za výluku trakčního vedení traťové koleje se neuplatní.</w:t>
      </w:r>
    </w:p>
    <w:p w14:paraId="17059320" w14:textId="72C24B47" w:rsidR="007E7311" w:rsidRDefault="005F7CEA" w:rsidP="005F7CEA">
      <w:pPr>
        <w:pStyle w:val="Text1-2"/>
      </w:pPr>
      <w:r>
        <w:t>Spolu</w:t>
      </w:r>
      <w:r w:rsidR="00143482">
        <w:t xml:space="preserve"> s </w:t>
      </w:r>
      <w:r>
        <w:t xml:space="preserve">platbou za </w:t>
      </w:r>
      <w:r w:rsidR="00774542">
        <w:t xml:space="preserve">Dodatečnou </w:t>
      </w:r>
      <w:r>
        <w:t>výluku se Zhotovitel zároveň zavazuje uhradit</w:t>
      </w:r>
      <w:r w:rsidR="007E7311">
        <w:t xml:space="preserve"> </w:t>
      </w:r>
      <w:r>
        <w:t>veškerou škodu či nemajetkovou újmu</w:t>
      </w:r>
      <w:r w:rsidR="00143482">
        <w:t xml:space="preserve"> a </w:t>
      </w:r>
      <w:r>
        <w:t>účelně vynaložené náklady vzniklé</w:t>
      </w:r>
      <w:r w:rsidR="007E7311">
        <w:t xml:space="preserve"> </w:t>
      </w:r>
      <w:r>
        <w:t>Objednateli, nebo které vůči Objednateli uplatnili dopravci (v osobní</w:t>
      </w:r>
      <w:r w:rsidR="00143482">
        <w:t xml:space="preserve"> i </w:t>
      </w:r>
      <w:r>
        <w:t>nákladní dopravě</w:t>
      </w:r>
      <w:r w:rsidR="00143482">
        <w:t xml:space="preserve"> a </w:t>
      </w:r>
      <w:r>
        <w:t>nasazení lokomotiv nezávislé trakce, včetně případného</w:t>
      </w:r>
      <w:r w:rsidR="007E7311">
        <w:t xml:space="preserve"> </w:t>
      </w:r>
      <w:r>
        <w:t>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r w:rsidR="007E7311">
        <w:t xml:space="preserve"> </w:t>
      </w:r>
    </w:p>
    <w:p w14:paraId="4BEA0113" w14:textId="77777777" w:rsidR="007E7311" w:rsidRDefault="005F7CEA" w:rsidP="005F7CEA">
      <w:pPr>
        <w:pStyle w:val="Text1-2"/>
      </w:pPr>
      <w:r>
        <w:t>Objednatel se zavazuje projednat možnost poskytnutí Dodatečné výluky</w:t>
      </w:r>
      <w:r w:rsidR="00143482">
        <w:t xml:space="preserve"> s </w:t>
      </w:r>
      <w:r>
        <w:t>provozovatelem dráhy</w:t>
      </w:r>
      <w:r w:rsidR="00143482">
        <w:t xml:space="preserve"> a </w:t>
      </w:r>
      <w:r>
        <w:t>drážní dopravy</w:t>
      </w:r>
      <w:r w:rsidR="00143482">
        <w:t xml:space="preserve"> a </w:t>
      </w:r>
      <w:r>
        <w:t>se všemi dalšími zúčastněnými</w:t>
      </w:r>
      <w:r w:rsidR="007E7311">
        <w:t xml:space="preserve"> </w:t>
      </w:r>
      <w:r>
        <w:t>subjekty</w:t>
      </w:r>
      <w:r w:rsidR="00143482">
        <w:t xml:space="preserve"> a </w:t>
      </w:r>
      <w:r>
        <w:t>poskytnout Dodatečnou výluku, nebrání-li tomu objektivní</w:t>
      </w:r>
      <w:r w:rsidR="007E7311">
        <w:t xml:space="preserve"> </w:t>
      </w:r>
      <w:r>
        <w:t>okolnosti.</w:t>
      </w:r>
      <w:r w:rsidR="007E7311">
        <w:t xml:space="preserve"> </w:t>
      </w:r>
    </w:p>
    <w:p w14:paraId="6B38168F" w14:textId="7893AF04" w:rsidR="007E7311" w:rsidRDefault="005F7CEA" w:rsidP="005F7CEA">
      <w:pPr>
        <w:pStyle w:val="Text1-2"/>
      </w:pPr>
      <w:r>
        <w:t>Zhotovitel se zavazuje za poskytnutí každé Dodatečné výluky uhradit</w:t>
      </w:r>
      <w:r w:rsidR="007E7311">
        <w:t xml:space="preserve"> </w:t>
      </w:r>
      <w:r>
        <w:t>Objednateli částky uvedené ve Smlouvě. Objednatel je oprávněn vystavit</w:t>
      </w:r>
      <w:r w:rsidR="007E7311">
        <w:t xml:space="preserve"> </w:t>
      </w:r>
      <w:r>
        <w:t>daňový doklad pro úhradu částek za poskytnutí Dodatečné výluky, vždy</w:t>
      </w:r>
      <w:r w:rsidR="00143482">
        <w:t xml:space="preserve"> k </w:t>
      </w:r>
      <w:r>
        <w:t>prvnímu dni kalendářního měsíce následujícího po měsíci, ve kterém je</w:t>
      </w:r>
      <w:r w:rsidR="007E7311">
        <w:t xml:space="preserve"> </w:t>
      </w:r>
      <w:r>
        <w:t>Dodatečná výluka poskytnuta. Částka, kterou se Zhotovitel zavazuje za</w:t>
      </w:r>
      <w:r w:rsidR="007E7311">
        <w:t xml:space="preserve"> </w:t>
      </w:r>
      <w:r>
        <w:t>Dodatečnou výluku uhradit, bude počítána za každou započatou hodinu</w:t>
      </w:r>
      <w:r w:rsidR="007E7311">
        <w:t xml:space="preserve"> </w:t>
      </w:r>
      <w:r>
        <w:t>Dodatečné výluky. Pro vyloučení pochybností se sjednává, že za výluku se se</w:t>
      </w:r>
      <w:r w:rsidR="007E7311">
        <w:t xml:space="preserve"> </w:t>
      </w:r>
      <w:r>
        <w:t>považuje</w:t>
      </w:r>
      <w:r w:rsidR="00143482">
        <w:t xml:space="preserve"> i </w:t>
      </w:r>
      <w:r>
        <w:t>každá samostatná etapa výluky</w:t>
      </w:r>
      <w:r w:rsidR="00143482">
        <w:t xml:space="preserve"> v </w:t>
      </w:r>
      <w:r>
        <w:t>ROV. Daňový doklad bude mít</w:t>
      </w:r>
      <w:r w:rsidR="007E7311">
        <w:t xml:space="preserve"> </w:t>
      </w:r>
      <w:r>
        <w:t>splatnost třicet (30) dní</w:t>
      </w:r>
      <w:r w:rsidR="00143482">
        <w:t xml:space="preserve"> a v </w:t>
      </w:r>
      <w:r>
        <w:t>ostatním se použijí analogicky platební podmínky</w:t>
      </w:r>
      <w:r w:rsidR="007E7311">
        <w:t xml:space="preserve"> </w:t>
      </w:r>
      <w:r>
        <w:t xml:space="preserve">dle </w:t>
      </w:r>
      <w:r w:rsidR="00B64698">
        <w:t>čl. 13</w:t>
      </w:r>
      <w:r>
        <w:t xml:space="preserve"> těchto Obchodních podmínek.</w:t>
      </w:r>
      <w:r w:rsidR="007E7311">
        <w:t xml:space="preserve"> </w:t>
      </w:r>
    </w:p>
    <w:p w14:paraId="1041D32F" w14:textId="388EDB89" w:rsidR="005F7CEA" w:rsidRDefault="005F7CEA" w:rsidP="00D255A0">
      <w:pPr>
        <w:pStyle w:val="Text1-2"/>
      </w:pPr>
      <w:r>
        <w:t>Zhotovitel není povinen Objednateli uhradit za poskytnutí Dodatečné výluky</w:t>
      </w:r>
      <w:r w:rsidR="007E7311">
        <w:t xml:space="preserve"> </w:t>
      </w:r>
      <w:r>
        <w:t>částky uvedené ve Smlouvě, pokud Objednateli prokáže, že okolnosti, které</w:t>
      </w:r>
      <w:r w:rsidR="007E7311">
        <w:t xml:space="preserve"> </w:t>
      </w:r>
      <w:r>
        <w:t>vedly</w:t>
      </w:r>
      <w:r w:rsidR="00143482">
        <w:t xml:space="preserve"> k </w:t>
      </w:r>
      <w:r>
        <w:t>poskytnutí Dodatečné výluky, nemohl Zhotovitel jednající</w:t>
      </w:r>
      <w:r w:rsidR="00143482">
        <w:t xml:space="preserve"> s </w:t>
      </w:r>
      <w:r>
        <w:t>odbornou</w:t>
      </w:r>
      <w:r w:rsidR="007E7311">
        <w:t xml:space="preserve"> </w:t>
      </w:r>
      <w:r>
        <w:t>péčí předvídat. Sjednává se, že mezi okolnosti, které Zhotovitel</w:t>
      </w:r>
      <w:r w:rsidR="00B64698">
        <w:t xml:space="preserve"> </w:t>
      </w:r>
      <w:r>
        <w:t>nemohl předvídat, patří zejména:</w:t>
      </w:r>
    </w:p>
    <w:p w14:paraId="484F5CA2" w14:textId="5B88F58D" w:rsidR="007E7311" w:rsidRDefault="005F7CEA" w:rsidP="00B5558C">
      <w:pPr>
        <w:pStyle w:val="Odrka1-4"/>
      </w:pPr>
      <w:r>
        <w:t xml:space="preserve">zásahy </w:t>
      </w:r>
      <w:r w:rsidR="00B64698">
        <w:t xml:space="preserve">Vyšší </w:t>
      </w:r>
      <w:r>
        <w:t>moci, např. sesuvy svahů,</w:t>
      </w:r>
      <w:r w:rsidR="007E7311">
        <w:t xml:space="preserve"> </w:t>
      </w:r>
    </w:p>
    <w:p w14:paraId="27A19349" w14:textId="304119CF" w:rsidR="005F7CEA" w:rsidRDefault="005F7CEA" w:rsidP="00B5558C">
      <w:pPr>
        <w:pStyle w:val="Odrka1-4"/>
      </w:pPr>
      <w:r>
        <w:t>nepředvídatelné změny během provádění Díla</w:t>
      </w:r>
      <w:r w:rsidR="00143482">
        <w:t xml:space="preserve"> a </w:t>
      </w:r>
      <w:r>
        <w:t>potřeba jejich</w:t>
      </w:r>
      <w:r w:rsidR="007E7311">
        <w:t xml:space="preserve"> </w:t>
      </w:r>
      <w:r>
        <w:t>provedení</w:t>
      </w:r>
      <w:r w:rsidR="00B64698">
        <w:t>.</w:t>
      </w:r>
    </w:p>
    <w:p w14:paraId="365DD4FA" w14:textId="77777777" w:rsidR="005F7CEA" w:rsidRDefault="005F7CEA" w:rsidP="005F7CEA">
      <w:pPr>
        <w:pStyle w:val="Text1-1"/>
      </w:pPr>
      <w:r>
        <w:t>Překročená výluka je výluka nad rámec výluk uvedených</w:t>
      </w:r>
      <w:r w:rsidR="00143482">
        <w:t xml:space="preserve"> v </w:t>
      </w:r>
      <w:r>
        <w:t>Harmonogramu postupu</w:t>
      </w:r>
      <w:r w:rsidR="007E7311">
        <w:t xml:space="preserve"> </w:t>
      </w:r>
      <w:r>
        <w:t>prací nebo vydanému rozkazu</w:t>
      </w:r>
      <w:r w:rsidR="00143482">
        <w:t xml:space="preserve"> o </w:t>
      </w:r>
      <w:r>
        <w:t>výluce (ROV) nebo obojímu, ke které dojde nikoliv</w:t>
      </w:r>
      <w:r w:rsidR="00143482">
        <w:t xml:space="preserve"> z </w:t>
      </w:r>
      <w:r>
        <w:t>viny Objednatele</w:t>
      </w:r>
      <w:r w:rsidR="00143482">
        <w:t xml:space="preserve"> a o </w:t>
      </w:r>
      <w:r>
        <w:t>kterou Zhotovitel požádá méně než 120 dnů před začátkem</w:t>
      </w:r>
      <w:r w:rsidR="007E7311">
        <w:t xml:space="preserve"> </w:t>
      </w:r>
      <w:r>
        <w:t>měsíce, ve kterém má být výluka zahájena, či ke které dojde překročením sjednaného</w:t>
      </w:r>
      <w:r w:rsidR="007E7311">
        <w:t xml:space="preserve"> </w:t>
      </w:r>
      <w:r>
        <w:t>výlukového času</w:t>
      </w:r>
      <w:r w:rsidR="00143482">
        <w:t xml:space="preserve"> o </w:t>
      </w:r>
      <w:r>
        <w:t>více než 1 hodinu bez předchozího podání písemné žádosti. V</w:t>
      </w:r>
      <w:r w:rsidR="009051EB">
        <w:t> </w:t>
      </w:r>
      <w:r>
        <w:t>případech, kdy je již vydán ROV, je překročení výluky uvažováno</w:t>
      </w:r>
      <w:r w:rsidR="00143482">
        <w:t xml:space="preserve"> a </w:t>
      </w:r>
      <w:r>
        <w:t>počítáno ve vztahu</w:t>
      </w:r>
      <w:r w:rsidR="00143482">
        <w:t xml:space="preserve"> k </w:t>
      </w:r>
      <w:r>
        <w:t>již vydanému ROV. Částka, kterou se Zhotovitel zavazuje za Překročenou výluku</w:t>
      </w:r>
      <w:r w:rsidR="007E7311">
        <w:t xml:space="preserve"> </w:t>
      </w:r>
      <w:r>
        <w:t>Objednateli uhradit, bude počítána za každou započatou hodinu výluky nad výše</w:t>
      </w:r>
      <w:r w:rsidR="007E7311">
        <w:t xml:space="preserve"> </w:t>
      </w:r>
      <w:r>
        <w:t>uvedený rámec. V případě výluky překročené</w:t>
      </w:r>
      <w:r w:rsidR="00143482">
        <w:t xml:space="preserve"> o </w:t>
      </w:r>
      <w:r>
        <w:t>méně než 1 hodinu se předchozí věta</w:t>
      </w:r>
      <w:r w:rsidR="007E7311">
        <w:t xml:space="preserve"> </w:t>
      </w:r>
      <w:r>
        <w:t>neuplatní. V případě výluky překročené</w:t>
      </w:r>
      <w:r w:rsidR="00143482">
        <w:t xml:space="preserve"> o </w:t>
      </w:r>
      <w:r>
        <w:t>více než 1 hodinu se Zhotovitel zavazuje</w:t>
      </w:r>
      <w:r w:rsidR="007E7311">
        <w:t xml:space="preserve"> </w:t>
      </w:r>
      <w:r>
        <w:t>uhradit veškerý překročený čas výluky,</w:t>
      </w:r>
      <w:r w:rsidR="00143482">
        <w:t xml:space="preserve"> a </w:t>
      </w:r>
      <w:r>
        <w:t>to včetně první započaté hodiny. Pro</w:t>
      </w:r>
      <w:r w:rsidR="007E7311">
        <w:t xml:space="preserve"> </w:t>
      </w:r>
      <w:r>
        <w:t>vyloučení pochybností se sjednává, že za výluku se</w:t>
      </w:r>
      <w:r w:rsidR="00143482">
        <w:t xml:space="preserve"> v </w:t>
      </w:r>
      <w:r>
        <w:t>rámci výše uvedeného považuje</w:t>
      </w:r>
      <w:r w:rsidR="00143482">
        <w:t xml:space="preserve"> i </w:t>
      </w:r>
      <w:r>
        <w:t>každá samostatná etapa výluky</w:t>
      </w:r>
      <w:r w:rsidR="00143482">
        <w:t xml:space="preserve"> v </w:t>
      </w:r>
      <w:r>
        <w:t>ROV. Jedná se poskytnutí služby ve smyslu zákona</w:t>
      </w:r>
      <w:r w:rsidR="00143482">
        <w:t xml:space="preserve"> o </w:t>
      </w:r>
      <w:r>
        <w:t>dani</w:t>
      </w:r>
      <w:r w:rsidR="00143482">
        <w:t xml:space="preserve"> z </w:t>
      </w:r>
      <w:r>
        <w:t>přidané hodnoty. Níže uvedené částky za každou započatou hodinu (s</w:t>
      </w:r>
      <w:r w:rsidR="009051EB">
        <w:t> </w:t>
      </w:r>
      <w:r>
        <w:t>přihlédnutím</w:t>
      </w:r>
      <w:r w:rsidR="00143482">
        <w:t xml:space="preserve"> k </w:t>
      </w:r>
      <w:r>
        <w:t>výše uvedenému) jsou uvedeny včetně platné sazby DPH.</w:t>
      </w:r>
    </w:p>
    <w:p w14:paraId="48C04A8B" w14:textId="77777777" w:rsidR="005F7CEA" w:rsidRDefault="005F7CEA" w:rsidP="007E7311">
      <w:pPr>
        <w:pStyle w:val="Textbezslovn"/>
        <w:tabs>
          <w:tab w:val="left" w:pos="4536"/>
        </w:tabs>
        <w:spacing w:after="0"/>
      </w:pPr>
      <w:r>
        <w:t xml:space="preserve">výluka trakčního vedení traťové koleje </w:t>
      </w:r>
      <w:r w:rsidR="007E7311">
        <w:tab/>
      </w:r>
      <w:r>
        <w:t>5.000 Kč/ započatá hodina</w:t>
      </w:r>
    </w:p>
    <w:p w14:paraId="13F89A87" w14:textId="77777777" w:rsidR="005F7CEA" w:rsidRDefault="005F7CEA" w:rsidP="007E7311">
      <w:pPr>
        <w:pStyle w:val="Textbezslovn"/>
        <w:tabs>
          <w:tab w:val="left" w:pos="4536"/>
        </w:tabs>
        <w:spacing w:after="0"/>
      </w:pPr>
      <w:r>
        <w:lastRenderedPageBreak/>
        <w:t xml:space="preserve">výluka traťové koleje </w:t>
      </w:r>
      <w:r w:rsidR="007E7311">
        <w:tab/>
      </w:r>
      <w:r>
        <w:t>10.000 Kč/ započatá hodina</w:t>
      </w:r>
    </w:p>
    <w:p w14:paraId="434CF353" w14:textId="77777777" w:rsidR="005F7CEA" w:rsidRDefault="005F7CEA" w:rsidP="007E7311">
      <w:pPr>
        <w:pStyle w:val="Textbezslovn"/>
        <w:tabs>
          <w:tab w:val="left" w:pos="4536"/>
        </w:tabs>
        <w:spacing w:after="0"/>
      </w:pPr>
      <w:r>
        <w:t>výluka dvou</w:t>
      </w:r>
      <w:r w:rsidR="00143482">
        <w:t xml:space="preserve"> a </w:t>
      </w:r>
      <w:r>
        <w:t xml:space="preserve">více traťových kolejí </w:t>
      </w:r>
      <w:r w:rsidR="007E7311">
        <w:tab/>
      </w:r>
      <w:r>
        <w:t>20.000 Kč/ započatá hodina</w:t>
      </w:r>
    </w:p>
    <w:p w14:paraId="7A1F9F86" w14:textId="77777777" w:rsidR="005F7CEA" w:rsidRDefault="005F7CEA" w:rsidP="007E7311">
      <w:pPr>
        <w:pStyle w:val="Textbezslovn"/>
        <w:tabs>
          <w:tab w:val="left" w:pos="4536"/>
        </w:tabs>
        <w:spacing w:after="0"/>
      </w:pPr>
      <w:r>
        <w:t xml:space="preserve">výluka staničních kolejí – dopravní </w:t>
      </w:r>
      <w:r w:rsidR="007E7311">
        <w:tab/>
      </w:r>
      <w:r>
        <w:t>5.000 Kč/ započatá hodina</w:t>
      </w:r>
    </w:p>
    <w:p w14:paraId="2A37D8DC" w14:textId="77777777" w:rsidR="005F7CEA" w:rsidRDefault="005F7CEA" w:rsidP="007E7311">
      <w:pPr>
        <w:pStyle w:val="Textbezslovn"/>
        <w:tabs>
          <w:tab w:val="left" w:pos="4536"/>
        </w:tabs>
        <w:spacing w:after="0"/>
      </w:pPr>
      <w:r>
        <w:t xml:space="preserve">výluka ostatních kolejí </w:t>
      </w:r>
      <w:r w:rsidR="007E7311">
        <w:tab/>
      </w:r>
      <w:r>
        <w:t>1.000 Kč/ započatá hodina</w:t>
      </w:r>
    </w:p>
    <w:p w14:paraId="3B872918" w14:textId="77777777" w:rsidR="005F7CEA" w:rsidRDefault="007E7311" w:rsidP="007E7311">
      <w:pPr>
        <w:pStyle w:val="Textbezslovn"/>
        <w:tabs>
          <w:tab w:val="left" w:pos="4536"/>
        </w:tabs>
      </w:pPr>
      <w:r>
        <w:t>v</w:t>
      </w:r>
      <w:r w:rsidR="005F7CEA">
        <w:t xml:space="preserve">ýluka zabezpečovacího zařízení </w:t>
      </w:r>
      <w:r>
        <w:tab/>
      </w:r>
      <w:r w:rsidR="005F7CEA">
        <w:t>5.000 Kč/započatá hodina</w:t>
      </w:r>
    </w:p>
    <w:p w14:paraId="3F14C6BE" w14:textId="77777777" w:rsidR="00B64698" w:rsidRDefault="00B64698" w:rsidP="00B64698">
      <w:pPr>
        <w:pStyle w:val="Textbezslovn"/>
        <w:tabs>
          <w:tab w:val="left" w:pos="4536"/>
        </w:tabs>
      </w:pPr>
      <w:r w:rsidRPr="00654018">
        <w:t>Probíhá-li výluka trakčního vedení traťové koleje nad vyloučenou kolejí, poplatek za výluku trakčního vedení traťové koleje se neuplatní.</w:t>
      </w:r>
    </w:p>
    <w:p w14:paraId="4B4047E6" w14:textId="77777777" w:rsidR="005F7CEA" w:rsidRDefault="005F7CEA" w:rsidP="005F7CEA">
      <w:pPr>
        <w:pStyle w:val="Text1-2"/>
      </w:pPr>
      <w:r>
        <w:t>Zhotovitel se zavazuje zároveň uhradit (i při překročení výluky</w:t>
      </w:r>
      <w:r w:rsidR="00143482">
        <w:t xml:space="preserve"> o </w:t>
      </w:r>
      <w:r>
        <w:t>méně než</w:t>
      </w:r>
      <w:r w:rsidR="007E7311">
        <w:t xml:space="preserve"> </w:t>
      </w:r>
      <w:r>
        <w:t>1</w:t>
      </w:r>
      <w:r w:rsidR="007E7311">
        <w:t> </w:t>
      </w:r>
      <w:r>
        <w:t>hodinu):</w:t>
      </w:r>
    </w:p>
    <w:p w14:paraId="7C1315A6" w14:textId="77777777" w:rsidR="005F7CEA" w:rsidRDefault="005F7CEA" w:rsidP="00DB6414">
      <w:pPr>
        <w:pStyle w:val="Odrka1-3"/>
      </w:pPr>
      <w:r>
        <w:t>smluvní pokutu za překročení plánovaného času ukončení výluky mající</w:t>
      </w:r>
      <w:r w:rsidR="007E7311">
        <w:t xml:space="preserve"> </w:t>
      </w:r>
      <w:r>
        <w:t>vliv na vlaky dopravců přímo dotčených překročenou výlukou,</w:t>
      </w:r>
      <w:r w:rsidR="007E7311">
        <w:t xml:space="preserve"> </w:t>
      </w:r>
      <w:r>
        <w:t>požadovanou dopravci po Objednateli ve výši stanovené</w:t>
      </w:r>
      <w:r w:rsidR="00143482">
        <w:t xml:space="preserve"> v </w:t>
      </w:r>
      <w:r>
        <w:t>Prohlášení</w:t>
      </w:r>
      <w:r w:rsidR="00143482">
        <w:t xml:space="preserve"> o </w:t>
      </w:r>
      <w:r>
        <w:t>dráze,</w:t>
      </w:r>
    </w:p>
    <w:p w14:paraId="03326C02" w14:textId="77777777" w:rsidR="005F7CEA" w:rsidRDefault="005F7CEA" w:rsidP="007E7311">
      <w:pPr>
        <w:pStyle w:val="Odrka1-3"/>
      </w:pPr>
      <w:r>
        <w:t>veškerou škodu či nemajetkovou újmu</w:t>
      </w:r>
      <w:r w:rsidR="00143482">
        <w:t xml:space="preserve"> a </w:t>
      </w:r>
      <w:r>
        <w:t>účelně vynaložené náklady</w:t>
      </w:r>
      <w:r w:rsidR="007E7311">
        <w:t xml:space="preserve"> </w:t>
      </w:r>
      <w:r>
        <w:t>vzniklé Objednateli, nebo které vůči Objednateli uplatnili dopravci (v</w:t>
      </w:r>
      <w:r w:rsidR="009051EB">
        <w:t> </w:t>
      </w:r>
      <w:r>
        <w:t>osobní</w:t>
      </w:r>
      <w:r w:rsidR="00143482">
        <w:t xml:space="preserve"> i </w:t>
      </w:r>
      <w:r>
        <w:t>nákladní dopravě</w:t>
      </w:r>
      <w:r w:rsidR="00143482">
        <w:t xml:space="preserve"> a </w:t>
      </w:r>
      <w:r>
        <w:t>nasazení lokomotiv nezávislé trakce, včetně</w:t>
      </w:r>
      <w:r w:rsidR="007E7311">
        <w:t xml:space="preserve"> </w:t>
      </w:r>
      <w:r>
        <w:t>případného 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p>
    <w:p w14:paraId="2B267F54" w14:textId="4403040E" w:rsidR="005F7CEA" w:rsidRDefault="005F7CEA" w:rsidP="00D255A0">
      <w:pPr>
        <w:pStyle w:val="Text1-1"/>
      </w:pPr>
      <w:r>
        <w:t>Zhotovitel se zavazuje Objednateli uhradit výše uvedené částky za překročenou</w:t>
      </w:r>
      <w:r w:rsidR="00143482">
        <w:t xml:space="preserve"> a </w:t>
      </w:r>
      <w:r w:rsidR="00774542">
        <w:t xml:space="preserve">Dodatečnou </w:t>
      </w:r>
      <w:r>
        <w:t>výluku, pokud Objednateli neprokáže, že okolnosti, které vedly</w:t>
      </w:r>
      <w:r w:rsidR="00143482">
        <w:t xml:space="preserve"> k </w:t>
      </w:r>
      <w:r w:rsidR="0091410C">
        <w:t>překročené, nebo</w:t>
      </w:r>
      <w:r>
        <w:t xml:space="preserve"> </w:t>
      </w:r>
      <w:r w:rsidR="00774542">
        <w:t xml:space="preserve">Dodatečné </w:t>
      </w:r>
      <w:r>
        <w:t>výluce nemohl Zhotovitel jednající</w:t>
      </w:r>
      <w:r w:rsidR="00143482">
        <w:t xml:space="preserve"> s </w:t>
      </w:r>
      <w:r>
        <w:t>odbornou péčí</w:t>
      </w:r>
      <w:r w:rsidR="007E7311">
        <w:t xml:space="preserve"> </w:t>
      </w:r>
      <w:r>
        <w:t>předvídat. Sjednává se, že mezi okolnosti, které Zhotovitel</w:t>
      </w:r>
      <w:r w:rsidR="00B64698">
        <w:t xml:space="preserve"> </w:t>
      </w:r>
      <w:r>
        <w:t>nemohl předvídat, patří zejména</w:t>
      </w:r>
      <w:r w:rsidR="00B64698">
        <w:t>:</w:t>
      </w:r>
    </w:p>
    <w:p w14:paraId="7EEF7FF2" w14:textId="67E852FE" w:rsidR="005F7CEA" w:rsidRPr="001717BE" w:rsidRDefault="005F7CEA" w:rsidP="001717BE">
      <w:pPr>
        <w:pStyle w:val="Odrka1-2-"/>
      </w:pPr>
      <w:r w:rsidRPr="001717BE">
        <w:t xml:space="preserve">zásahy </w:t>
      </w:r>
      <w:r w:rsidR="00B64698">
        <w:t>V</w:t>
      </w:r>
      <w:r w:rsidR="00B64698" w:rsidRPr="001717BE">
        <w:t xml:space="preserve">yšší </w:t>
      </w:r>
      <w:r w:rsidRPr="001717BE">
        <w:t>moci, např. sesuvy svahů,</w:t>
      </w:r>
    </w:p>
    <w:p w14:paraId="450C5D3A" w14:textId="56C4D275" w:rsidR="005F7CEA" w:rsidRPr="001717BE" w:rsidRDefault="005F7CEA" w:rsidP="001717BE">
      <w:pPr>
        <w:pStyle w:val="Odrka1-2-"/>
      </w:pPr>
      <w:r w:rsidRPr="001717BE">
        <w:t>nepředvídatelné změny během provádění Díla</w:t>
      </w:r>
      <w:r w:rsidR="00143482" w:rsidRPr="001717BE">
        <w:t xml:space="preserve"> a </w:t>
      </w:r>
      <w:r w:rsidRPr="001717BE">
        <w:t>potřeba jejich</w:t>
      </w:r>
      <w:r w:rsidR="007E7311" w:rsidRPr="001717BE">
        <w:t xml:space="preserve"> </w:t>
      </w:r>
      <w:r w:rsidRPr="001717BE">
        <w:t>provedení</w:t>
      </w:r>
      <w:r w:rsidR="00B64698">
        <w:t>.</w:t>
      </w:r>
    </w:p>
    <w:p w14:paraId="00A1BE51" w14:textId="77777777" w:rsidR="005F7CEA" w:rsidRDefault="005F7CEA" w:rsidP="007E7311">
      <w:pPr>
        <w:pStyle w:val="Nadpis1-1"/>
      </w:pPr>
      <w:bookmarkStart w:id="12" w:name="_Toc151403305"/>
      <w:bookmarkStart w:id="13" w:name="_Toc157885597"/>
      <w:r>
        <w:t>ZÁZNAMOVÉ A VYKAZOVACÍ POVINNOSTI ZHOTOVITELE</w:t>
      </w:r>
      <w:bookmarkEnd w:id="12"/>
      <w:bookmarkEnd w:id="13"/>
    </w:p>
    <w:p w14:paraId="580ED3AF" w14:textId="77777777" w:rsidR="005F7CEA" w:rsidRDefault="005F7CEA" w:rsidP="005F7CEA">
      <w:pPr>
        <w:pStyle w:val="Text1-1"/>
      </w:pPr>
      <w:r>
        <w:t>Zhotovitel se zavazuje zřídit</w:t>
      </w:r>
      <w:r w:rsidR="00143482">
        <w:t xml:space="preserve"> a </w:t>
      </w:r>
      <w:r>
        <w:t>vést pro zhotovované Dílo typizovaný stavební deník</w:t>
      </w:r>
      <w:r w:rsidR="007E7311">
        <w:t xml:space="preserve"> </w:t>
      </w:r>
      <w:r>
        <w:t>Objednatele, který bude obsahovat alespoň následující údaje:</w:t>
      </w:r>
    </w:p>
    <w:p w14:paraId="4BDBCB7F" w14:textId="77777777" w:rsidR="005F7CEA" w:rsidRDefault="005F7CEA" w:rsidP="00AB3DBB">
      <w:pPr>
        <w:pStyle w:val="Text1-2"/>
      </w:pPr>
      <w:r>
        <w:t>výčet provedených stavebních prací;</w:t>
      </w:r>
    </w:p>
    <w:p w14:paraId="4A1AB428" w14:textId="77777777" w:rsidR="005F7CEA" w:rsidRDefault="005F7CEA" w:rsidP="00AB3DBB">
      <w:pPr>
        <w:pStyle w:val="Text1-2"/>
      </w:pPr>
      <w:r>
        <w:t>dokumenty prokazující splnění technických, provozních</w:t>
      </w:r>
      <w:r w:rsidR="00143482">
        <w:t xml:space="preserve"> a </w:t>
      </w:r>
      <w:r>
        <w:t>bezpečnostních</w:t>
      </w:r>
      <w:r w:rsidR="00AB3DBB">
        <w:t xml:space="preserve"> </w:t>
      </w:r>
      <w:r>
        <w:t>kvalitativních požadavků;</w:t>
      </w:r>
    </w:p>
    <w:p w14:paraId="7D7E4762" w14:textId="77777777" w:rsidR="005F7CEA" w:rsidRDefault="005F7CEA" w:rsidP="00AB3DBB">
      <w:pPr>
        <w:pStyle w:val="Text1-2"/>
      </w:pPr>
      <w:r>
        <w:t>jakékoliv výhrady Objednatele či TDS</w:t>
      </w:r>
      <w:r w:rsidR="00143482">
        <w:t xml:space="preserve"> k </w:t>
      </w:r>
      <w:r>
        <w:t>provedení Části Díla (včetně oznámení</w:t>
      </w:r>
      <w:r w:rsidR="00AB3DBB">
        <w:t xml:space="preserve"> </w:t>
      </w:r>
      <w:r>
        <w:t>vad</w:t>
      </w:r>
      <w:r w:rsidR="00143482">
        <w:t xml:space="preserve"> a </w:t>
      </w:r>
      <w:r>
        <w:t>drobných vad)</w:t>
      </w:r>
      <w:r w:rsidR="00143482">
        <w:t xml:space="preserve"> a </w:t>
      </w:r>
      <w:r>
        <w:t>dokumenty související</w:t>
      </w:r>
      <w:r w:rsidR="00143482">
        <w:t xml:space="preserve"> s </w:t>
      </w:r>
      <w:r>
        <w:t>vyřizováním takových výhrad;</w:t>
      </w:r>
    </w:p>
    <w:p w14:paraId="7085672C" w14:textId="77777777" w:rsidR="005F7CEA" w:rsidRDefault="005F7CEA" w:rsidP="00AB3DBB">
      <w:pPr>
        <w:pStyle w:val="Text1-2"/>
      </w:pPr>
      <w:r>
        <w:t>další skutečnosti, které mohou nebo mají mít vliv na řádné provádění Díla;</w:t>
      </w:r>
    </w:p>
    <w:p w14:paraId="48D3E477" w14:textId="2FD2B7D9" w:rsidR="005F7CEA" w:rsidRDefault="005F7CEA" w:rsidP="00AB3DBB">
      <w:pPr>
        <w:pStyle w:val="Text1-2"/>
      </w:pPr>
      <w:r>
        <w:t>další údaje dle požadavků</w:t>
      </w:r>
      <w:r w:rsidR="00DE2EFC">
        <w:t xml:space="preserve"> </w:t>
      </w:r>
      <w:r w:rsidR="00DE2EFC" w:rsidRPr="00DE2EFC">
        <w:t>ust. § 16</w:t>
      </w:r>
      <w:r w:rsidR="00DE2EFC">
        <w:t>6</w:t>
      </w:r>
      <w:r w:rsidR="001D01FC">
        <w:t xml:space="preserve"> </w:t>
      </w:r>
      <w:r w:rsidR="009D7515">
        <w:t xml:space="preserve">NSZ </w:t>
      </w:r>
      <w:r w:rsidR="00DE2EFC">
        <w:t xml:space="preserve">a jeho prováděcích </w:t>
      </w:r>
      <w:r>
        <w:t xml:space="preserve">právních předpisů, </w:t>
      </w:r>
      <w:r w:rsidR="00774542">
        <w:t xml:space="preserve">zejm. </w:t>
      </w:r>
      <w:r>
        <w:t>vyhlášky</w:t>
      </w:r>
      <w:r w:rsidR="00AB3DBB">
        <w:t xml:space="preserve"> </w:t>
      </w:r>
      <w:r>
        <w:t xml:space="preserve">Ministerstva pro místní rozvoj č. </w:t>
      </w:r>
      <w:r w:rsidR="000B7B23">
        <w:t>131</w:t>
      </w:r>
      <w:r>
        <w:t>/</w:t>
      </w:r>
      <w:r w:rsidR="000B7B23">
        <w:t xml:space="preserve">2024 </w:t>
      </w:r>
      <w:r>
        <w:t>Sb.,</w:t>
      </w:r>
      <w:r w:rsidR="00143482">
        <w:t xml:space="preserve"> o </w:t>
      </w:r>
      <w:r>
        <w:t>dokumentaci staveb, ve znění</w:t>
      </w:r>
      <w:r w:rsidR="00AB3DBB">
        <w:t xml:space="preserve"> </w:t>
      </w:r>
      <w:r>
        <w:t>pozdějších předpisů,</w:t>
      </w:r>
      <w:r w:rsidR="00AB3DBB">
        <w:t xml:space="preserve"> </w:t>
      </w:r>
      <w:r>
        <w:t>přičemž další podrobnosti pro vedení stavebního deníku jsou stanoveny</w:t>
      </w:r>
      <w:r w:rsidR="00143482">
        <w:t xml:space="preserve"> v </w:t>
      </w:r>
      <w:r>
        <w:t>Technických</w:t>
      </w:r>
      <w:r w:rsidR="00AB3DBB">
        <w:t xml:space="preserve"> </w:t>
      </w:r>
      <w:r>
        <w:t>podmínkách.</w:t>
      </w:r>
    </w:p>
    <w:p w14:paraId="03F08F36" w14:textId="77777777" w:rsidR="005F7CEA" w:rsidRDefault="005F7CEA" w:rsidP="005F7CEA">
      <w:pPr>
        <w:pStyle w:val="Text1-1"/>
      </w:pPr>
      <w:r>
        <w:t>Zhotovitel se zavazuje vést stavební deník nebo zajistit jeho vedení až do dne podpisu</w:t>
      </w:r>
      <w:r w:rsidR="00AB3DBB">
        <w:t xml:space="preserve"> </w:t>
      </w:r>
      <w:r>
        <w:t>Předávacího protokolu Objednatelem. Po uzavření bude stavební deník veden</w:t>
      </w:r>
      <w:r w:rsidR="00143482">
        <w:t xml:space="preserve"> a </w:t>
      </w:r>
      <w:r>
        <w:t>uložen</w:t>
      </w:r>
      <w:r w:rsidR="00143482">
        <w:t xml:space="preserve"> v </w:t>
      </w:r>
      <w:r>
        <w:t>souladu</w:t>
      </w:r>
      <w:r w:rsidR="00143482">
        <w:t xml:space="preserve"> s </w:t>
      </w:r>
      <w:r>
        <w:t>platnými právními předpisy. Denní záznamy</w:t>
      </w:r>
      <w:r w:rsidR="00143482">
        <w:t xml:space="preserve"> o </w:t>
      </w:r>
      <w:r>
        <w:t>prováděných pracích se do</w:t>
      </w:r>
      <w:r w:rsidR="00AB3DBB">
        <w:t xml:space="preserve"> </w:t>
      </w:r>
      <w:r>
        <w:t>stavebního deníku budou zapisovat</w:t>
      </w:r>
      <w:r w:rsidR="00143482">
        <w:t xml:space="preserve"> v </w:t>
      </w:r>
      <w:r>
        <w:t>den, kdy byly tyto práce provedeny, nebo kdy</w:t>
      </w:r>
      <w:r w:rsidR="00AB3DBB">
        <w:t xml:space="preserve"> </w:t>
      </w:r>
      <w:r>
        <w:t>nastaly okolnosti, které jsou předmětem zápisu. Zhotovitel se zavazuje provádět zápisy</w:t>
      </w:r>
      <w:r w:rsidR="00AB3DBB">
        <w:t xml:space="preserve"> </w:t>
      </w:r>
      <w:r>
        <w:t>do stavebního deníku</w:t>
      </w:r>
      <w:r w:rsidR="00143482">
        <w:t xml:space="preserve"> v </w:t>
      </w:r>
      <w:r>
        <w:t>originále</w:t>
      </w:r>
      <w:r w:rsidR="00143482">
        <w:t xml:space="preserve"> a </w:t>
      </w:r>
      <w:r>
        <w:t>dvou kopiích, přičemž Zhotovitel každé pondělí</w:t>
      </w:r>
      <w:r w:rsidR="00AB3DBB">
        <w:t xml:space="preserve"> </w:t>
      </w:r>
      <w:r>
        <w:t>(popřípadě nejbližší následující pracovní den, pokud pondělí není pracovním dnem)</w:t>
      </w:r>
      <w:r w:rsidR="00AB3DBB">
        <w:t xml:space="preserve"> </w:t>
      </w:r>
      <w:r>
        <w:t>předloží TDS jednu</w:t>
      </w:r>
      <w:r w:rsidR="00143482">
        <w:t xml:space="preserve"> z </w:t>
      </w:r>
      <w:r>
        <w:t>kopií stavebního deníku za předchozí týden, není-li</w:t>
      </w:r>
      <w:r w:rsidR="00143482">
        <w:t xml:space="preserve"> s </w:t>
      </w:r>
      <w:r>
        <w:t>TDS</w:t>
      </w:r>
      <w:r w:rsidR="00AB3DBB">
        <w:t xml:space="preserve"> </w:t>
      </w:r>
      <w:r>
        <w:t>sjednáno jinak. Stavební deník musí být trvale dostupný oprávněné osobě</w:t>
      </w:r>
      <w:r w:rsidR="00AB3DBB">
        <w:t xml:space="preserve"> </w:t>
      </w:r>
      <w:r>
        <w:t>Objednatele.</w:t>
      </w:r>
    </w:p>
    <w:p w14:paraId="3A6C5BC5" w14:textId="77777777" w:rsidR="006A75F8" w:rsidRDefault="006A75F8" w:rsidP="006A75F8">
      <w:pPr>
        <w:pStyle w:val="Text1-1"/>
      </w:pPr>
      <w:bookmarkStart w:id="14" w:name="_Ref132800684"/>
      <w:r>
        <w:t>Variantní ustanovení podle typu financování:</w:t>
      </w:r>
    </w:p>
    <w:p w14:paraId="03DFA5C2" w14:textId="47F5A287" w:rsidR="00774542" w:rsidRDefault="00156BDF" w:rsidP="00B5558C">
      <w:pPr>
        <w:pStyle w:val="Text1-2"/>
      </w:pPr>
      <w:r w:rsidRPr="00465837">
        <w:rPr>
          <w:b/>
          <w:bCs/>
        </w:rPr>
        <w:t>[IG a Podlimitní jmenovité akce/stavby]</w:t>
      </w:r>
      <w:r>
        <w:t xml:space="preserve"> </w:t>
      </w:r>
      <w:r w:rsidR="00774542">
        <w:t xml:space="preserve">Zhotovitel se zavazuje každý měsíc připravit zprávu o postupu prací a ve třech kopiích a rovněž v elektronické formě je předat TDS. První zpráva bude pokrývat období do konce prvního </w:t>
      </w:r>
      <w:r w:rsidR="00774542">
        <w:lastRenderedPageBreak/>
        <w:t>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bookmarkEnd w:id="14"/>
      <w:r w:rsidR="00774542">
        <w:t>:</w:t>
      </w:r>
    </w:p>
    <w:p w14:paraId="35E6B6E1" w14:textId="77777777" w:rsidR="00774542" w:rsidRDefault="00774542" w:rsidP="00B5558C">
      <w:pPr>
        <w:pStyle w:val="Text1-3"/>
      </w:pPr>
      <w:r>
        <w:t xml:space="preserve">diagramy a podrobné popisy postupu prací, včetně všech stadií projektových prací, Dokumentace Zhotovitele, zásobování, výroby, dodávky na Staveniště, stavebních prací, montáže a zkoušení, </w:t>
      </w:r>
    </w:p>
    <w:p w14:paraId="6F02A070" w14:textId="77777777" w:rsidR="00774542" w:rsidRDefault="00774542" w:rsidP="00B5558C">
      <w:pPr>
        <w:pStyle w:val="Text1-3"/>
      </w:pPr>
      <w:r>
        <w:t xml:space="preserve">fotografie ukazující stav výroby a pokrok na Staveništi, </w:t>
      </w:r>
    </w:p>
    <w:p w14:paraId="52D1EC8F" w14:textId="77777777" w:rsidR="00774542" w:rsidRDefault="00774542" w:rsidP="00B5558C">
      <w:pPr>
        <w:pStyle w:val="Text1-3"/>
      </w:pPr>
      <w:r>
        <w:t>u výroby každé důležité položky zařízení a materiálů jméno výrobce, místo výroby, postup v procentech a skutečné nebo očekávané údaje o:</w:t>
      </w:r>
    </w:p>
    <w:p w14:paraId="5A6D1E29" w14:textId="77777777" w:rsidR="00774542" w:rsidRDefault="00774542" w:rsidP="00B5558C">
      <w:pPr>
        <w:pStyle w:val="suba1-3"/>
      </w:pPr>
      <w:r>
        <w:t xml:space="preserve">zahájení </w:t>
      </w:r>
      <w:r w:rsidRPr="00BD2340">
        <w:t>výroby</w:t>
      </w:r>
      <w:r>
        <w:t xml:space="preserve">, </w:t>
      </w:r>
    </w:p>
    <w:p w14:paraId="272B0089" w14:textId="77777777" w:rsidR="00774542" w:rsidRDefault="00774542" w:rsidP="00B5558C">
      <w:pPr>
        <w:pStyle w:val="suba1-3"/>
      </w:pPr>
      <w:r>
        <w:t>inspekcích Zhotovitele, a </w:t>
      </w:r>
    </w:p>
    <w:p w14:paraId="37C041FD" w14:textId="77777777" w:rsidR="00774542" w:rsidRDefault="00774542" w:rsidP="00B5558C">
      <w:pPr>
        <w:pStyle w:val="suba1-3"/>
      </w:pPr>
      <w:r>
        <w:t>zkouškách;</w:t>
      </w:r>
    </w:p>
    <w:p w14:paraId="65B065EB" w14:textId="77777777" w:rsidR="00774542" w:rsidRDefault="00774542" w:rsidP="00B5558C">
      <w:pPr>
        <w:pStyle w:val="Text1-3"/>
      </w:pPr>
      <w:r>
        <w:t xml:space="preserve">podrobné údaje uvádějící počet pracovníků Zhotovitele a počty každého z typů vybavení Zhotovitele na Staveništi, </w:t>
      </w:r>
    </w:p>
    <w:p w14:paraId="3B42CE80" w14:textId="77777777" w:rsidR="00774542" w:rsidRDefault="00774542" w:rsidP="00B5558C">
      <w:pPr>
        <w:pStyle w:val="Text1-3"/>
      </w:pPr>
      <w:r>
        <w:t xml:space="preserve">kopie dokumentů o zajištění jakosti, výsledků testů a certifikátů materiálů, </w:t>
      </w:r>
    </w:p>
    <w:p w14:paraId="0CF8CE15" w14:textId="77777777" w:rsidR="00774542" w:rsidRDefault="00774542" w:rsidP="00B5558C">
      <w:pPr>
        <w:pStyle w:val="Text1-3"/>
      </w:pPr>
      <w:r>
        <w:t>bezpečnostní statistiky, včetně podrobností o jakýchkoliv riskantních nehodách a činnostech vztahujících se k ekologickým aspektům a vztahům s veřejností, a </w:t>
      </w:r>
    </w:p>
    <w:p w14:paraId="4006BD57" w14:textId="77777777" w:rsidR="00774542" w:rsidRDefault="00774542" w:rsidP="00B5558C">
      <w:pPr>
        <w:pStyle w:val="Text1-3"/>
      </w:pPr>
      <w:r>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0BA04A33" w14:textId="4921BAEC" w:rsidR="005F7CEA" w:rsidRDefault="00774542" w:rsidP="00B5558C">
      <w:pPr>
        <w:pStyle w:val="Text1-2"/>
      </w:pPr>
      <w:r w:rsidRPr="00465837">
        <w:rPr>
          <w:b/>
          <w:bCs/>
        </w:rPr>
        <w:t>[OUA + PR]</w:t>
      </w:r>
      <w:r w:rsidR="00E10A24">
        <w:t xml:space="preserve"> </w:t>
      </w:r>
      <w:r w:rsidR="0044062F">
        <w:t>NEOBSAZENO</w:t>
      </w:r>
      <w:r w:rsidR="00E10A24">
        <w:t>.</w:t>
      </w:r>
    </w:p>
    <w:p w14:paraId="1F4B4000" w14:textId="05BD1D2F" w:rsidR="005F7CEA" w:rsidRDefault="005F7CEA" w:rsidP="005F7CEA">
      <w:pPr>
        <w:pStyle w:val="Text1-1"/>
      </w:pPr>
      <w:r>
        <w:t>Osobní údaje třetích stran, které bude Zhotovitel zpracovávat pro Objednatele</w:t>
      </w:r>
      <w:r w:rsidR="00143482">
        <w:t xml:space="preserve"> v </w:t>
      </w:r>
      <w:r>
        <w:t>souladu</w:t>
      </w:r>
      <w:r w:rsidR="00143482">
        <w:t xml:space="preserve"> s</w:t>
      </w:r>
      <w:r w:rsidR="00042C18">
        <w:t>e</w:t>
      </w:r>
      <w:r w:rsidR="00143482">
        <w:t> </w:t>
      </w:r>
      <w:r>
        <w:t>Smlouvou, budou zpracovávány za dále uvedených podmínek:</w:t>
      </w:r>
    </w:p>
    <w:p w14:paraId="24E2FFB1" w14:textId="77777777" w:rsidR="005F7CEA" w:rsidRDefault="005F7CEA" w:rsidP="00AB3DBB">
      <w:pPr>
        <w:pStyle w:val="Text1-2"/>
      </w:pPr>
      <w:r>
        <w:t>Zhotovitel je povinen zajistit, aby se osoby oprávněné zpracovávat osobní údaje</w:t>
      </w:r>
      <w:r w:rsidR="00AB3DBB">
        <w:t xml:space="preserve"> </w:t>
      </w:r>
      <w:r>
        <w:t>zavázaly zachovávat mlčenlivost ve vztahu ke všem osobním údajům, které zpracovává</w:t>
      </w:r>
      <w:r w:rsidR="00143482">
        <w:t xml:space="preserve"> v </w:t>
      </w:r>
      <w:r>
        <w:t>souladu se Smlouvou,</w:t>
      </w:r>
      <w:r w:rsidR="00143482">
        <w:t xml:space="preserve"> a </w:t>
      </w:r>
      <w:r>
        <w:t>rovněž bezpečnostních opatřeních, jejichž zveřejnění by</w:t>
      </w:r>
      <w:r w:rsidR="00AB3DBB">
        <w:t xml:space="preserve"> </w:t>
      </w:r>
      <w:r>
        <w:t>ohrozilo zabezpečení osobních údajů.</w:t>
      </w:r>
    </w:p>
    <w:p w14:paraId="3377EBEA" w14:textId="77777777" w:rsidR="005F7CEA" w:rsidRDefault="005F7CEA" w:rsidP="00AB3DBB">
      <w:pPr>
        <w:pStyle w:val="Text1-2"/>
      </w:pPr>
      <w:r>
        <w:t>Zhotovitel je povinen přijmout všechna opatření dle čl.32 GDPR tak, aby byla</w:t>
      </w:r>
      <w:r w:rsidR="00AB3DBB">
        <w:t xml:space="preserve"> </w:t>
      </w:r>
      <w:r>
        <w:t>zajištěna odpovídající bezpečnost osobních údajů.</w:t>
      </w:r>
      <w:r w:rsidR="00AB3DBB">
        <w:t xml:space="preserve"> </w:t>
      </w:r>
    </w:p>
    <w:p w14:paraId="1AA235D8" w14:textId="293D2DD4" w:rsidR="005F7CEA" w:rsidRDefault="005F7CEA" w:rsidP="00AB3DBB">
      <w:pPr>
        <w:pStyle w:val="Text1-2"/>
      </w:pPr>
      <w:r>
        <w:t>Zhotovitel může do zpracování zapojit</w:t>
      </w:r>
      <w:r w:rsidR="00AB3DBB">
        <w:t xml:space="preserve"> </w:t>
      </w:r>
      <w:r w:rsidR="00B64698">
        <w:t>Poddo</w:t>
      </w:r>
      <w:r w:rsidR="00AB3DBB">
        <w:t xml:space="preserve">davatele pouze na základě </w:t>
      </w:r>
      <w:r>
        <w:t>předchozího písemného souhlasu Objednatele. V případě souhlasu se Zhotovitel</w:t>
      </w:r>
      <w:r w:rsidR="00AB3DBB">
        <w:t xml:space="preserve"> </w:t>
      </w:r>
      <w:r>
        <w:t>zavazuje</w:t>
      </w:r>
      <w:r w:rsidR="00143482">
        <w:t xml:space="preserve"> s </w:t>
      </w:r>
      <w:r>
        <w:t xml:space="preserve">těmito </w:t>
      </w:r>
      <w:r w:rsidR="00B64698">
        <w:t>Poddo</w:t>
      </w:r>
      <w:r>
        <w:t>davateli uzavřít smlouvu zajišťující dodržování práv</w:t>
      </w:r>
      <w:r w:rsidR="00143482">
        <w:t xml:space="preserve"> a </w:t>
      </w:r>
      <w:r>
        <w:t xml:space="preserve">povinností </w:t>
      </w:r>
      <w:r w:rsidR="00625CA8">
        <w:t>stanovených Smlouvou</w:t>
      </w:r>
      <w:r>
        <w:t>, zvláště pak povinnosti mlčenlivosti</w:t>
      </w:r>
      <w:r w:rsidR="00143482">
        <w:t xml:space="preserve"> a </w:t>
      </w:r>
      <w:r>
        <w:t>zajištění</w:t>
      </w:r>
      <w:r w:rsidR="00AB3DBB">
        <w:t xml:space="preserve"> </w:t>
      </w:r>
      <w:r>
        <w:t>bezpečnosti osobních údajů</w:t>
      </w:r>
      <w:r w:rsidR="00143482">
        <w:t xml:space="preserve"> a </w:t>
      </w:r>
      <w:r>
        <w:t>poskytnutí dostatečných záruk pro zavedení stejných</w:t>
      </w:r>
      <w:r w:rsidR="00AB3DBB">
        <w:t xml:space="preserve"> </w:t>
      </w:r>
      <w:r>
        <w:t>technických</w:t>
      </w:r>
      <w:r w:rsidR="00143482">
        <w:t xml:space="preserve"> a </w:t>
      </w:r>
      <w:r>
        <w:t xml:space="preserve">organizačních opatření </w:t>
      </w:r>
      <w:r w:rsidR="00B64698">
        <w:t>Poddo</w:t>
      </w:r>
      <w:r>
        <w:t>davatelem.</w:t>
      </w:r>
    </w:p>
    <w:p w14:paraId="5BF85E08" w14:textId="77777777" w:rsidR="005F7CEA" w:rsidRDefault="005F7CEA" w:rsidP="00AB3DBB">
      <w:pPr>
        <w:pStyle w:val="Text1-2"/>
      </w:pPr>
      <w:r>
        <w:t>Zhotovitel je povinen zohlednit povahu zpracování, být Objednateli nápomocen</w:t>
      </w:r>
      <w:r w:rsidR="00AB3DBB">
        <w:t xml:space="preserve"> </w:t>
      </w:r>
      <w:r>
        <w:t>prostřednictvím vhodných technických</w:t>
      </w:r>
      <w:r w:rsidR="00143482">
        <w:t xml:space="preserve"> a </w:t>
      </w:r>
      <w:r>
        <w:t>organizačních opatření pro splnění</w:t>
      </w:r>
      <w:r w:rsidR="00AB3DBB">
        <w:t xml:space="preserve"> </w:t>
      </w:r>
      <w:r>
        <w:t>Objednatelovy povinnosti reagovat na žádost</w:t>
      </w:r>
      <w:r w:rsidR="00143482">
        <w:t xml:space="preserve"> o </w:t>
      </w:r>
      <w:r>
        <w:t>výkon práv subjektů dle GDPR.</w:t>
      </w:r>
    </w:p>
    <w:p w14:paraId="623C4C72" w14:textId="77777777" w:rsidR="005F7CEA" w:rsidRDefault="005F7CEA" w:rsidP="00AB3DBB">
      <w:pPr>
        <w:pStyle w:val="Text1-2"/>
      </w:pPr>
      <w:r>
        <w:t>Zhotovitel je povinen být Objednateli nápomocen při zajišťování souladu</w:t>
      </w:r>
      <w:r w:rsidR="00143482">
        <w:t xml:space="preserve"> s </w:t>
      </w:r>
      <w:r>
        <w:t>povinnostmi podle článku 32 až 36 GDPR,</w:t>
      </w:r>
      <w:r w:rsidR="00143482">
        <w:t xml:space="preserve"> a </w:t>
      </w:r>
      <w:r>
        <w:t>to při zohlednění povahy zpracovaných</w:t>
      </w:r>
      <w:r w:rsidR="00AB3DBB">
        <w:t xml:space="preserve"> </w:t>
      </w:r>
      <w:r>
        <w:t>informací, jež má Zhotovitel</w:t>
      </w:r>
      <w:r w:rsidR="00143482">
        <w:t xml:space="preserve"> k </w:t>
      </w:r>
      <w:r>
        <w:t>dispozici. V případech, kdy povaha věcí vyžaduje</w:t>
      </w:r>
      <w:r w:rsidR="00AB3DBB">
        <w:t xml:space="preserve"> </w:t>
      </w:r>
      <w:r>
        <w:t>informování Objednatele ze strany Zhotovitele, informuje Zhotovitel Objednatele bez</w:t>
      </w:r>
      <w:r w:rsidR="00AB3DBB">
        <w:t xml:space="preserve"> </w:t>
      </w:r>
      <w:r>
        <w:t>zbytečného odkladu.</w:t>
      </w:r>
    </w:p>
    <w:p w14:paraId="3E4D8EB3" w14:textId="0848647C" w:rsidR="00AB3DBB" w:rsidRDefault="005F7CEA" w:rsidP="005F7CEA">
      <w:pPr>
        <w:pStyle w:val="Text1-2"/>
      </w:pPr>
      <w:r>
        <w:t>Zhotovitel je povinen umožnit Objednateli</w:t>
      </w:r>
      <w:r w:rsidR="00143482">
        <w:t xml:space="preserve"> a </w:t>
      </w:r>
      <w:r>
        <w:t>jím pověřené osobě, během běžné</w:t>
      </w:r>
      <w:r w:rsidR="00AB3DBB">
        <w:t xml:space="preserve"> </w:t>
      </w:r>
      <w:r>
        <w:t>pracovní doby Zhotovitele, provést</w:t>
      </w:r>
      <w:r w:rsidR="00143482">
        <w:t xml:space="preserve"> v </w:t>
      </w:r>
      <w:r>
        <w:t xml:space="preserve">sídle Zhotovitele kontrolu dodržování </w:t>
      </w:r>
      <w:r>
        <w:lastRenderedPageBreak/>
        <w:t>povinností</w:t>
      </w:r>
      <w:r w:rsidR="00AB3DBB">
        <w:t xml:space="preserve"> </w:t>
      </w:r>
      <w:r>
        <w:t xml:space="preserve">týkajících </w:t>
      </w:r>
      <w:proofErr w:type="gramStart"/>
      <w:r>
        <w:t>se</w:t>
      </w:r>
      <w:proofErr w:type="gramEnd"/>
      <w:r>
        <w:t xml:space="preserve"> zpracování osobních údajů vyplývajících</w:t>
      </w:r>
      <w:r w:rsidR="00143482">
        <w:t xml:space="preserve"> </w:t>
      </w:r>
      <w:r w:rsidR="00625CA8">
        <w:t>ze Smlouvy</w:t>
      </w:r>
      <w:r>
        <w:t>,</w:t>
      </w:r>
      <w:r w:rsidR="00143482">
        <w:t xml:space="preserve"> a </w:t>
      </w:r>
      <w:r>
        <w:t>to</w:t>
      </w:r>
      <w:r w:rsidR="00143482">
        <w:t xml:space="preserve"> i </w:t>
      </w:r>
      <w:r>
        <w:t>po ukončení</w:t>
      </w:r>
      <w:r w:rsidR="00AB3DBB">
        <w:t xml:space="preserve"> </w:t>
      </w:r>
      <w:r>
        <w:t>stanovené doby zpracování, tj. po ukončení Smlouvy,</w:t>
      </w:r>
      <w:r w:rsidR="00143482">
        <w:t xml:space="preserve"> a </w:t>
      </w:r>
      <w:r>
        <w:t>to do 3 měsíců od jejího</w:t>
      </w:r>
      <w:r w:rsidR="00AB3DBB">
        <w:t xml:space="preserve"> </w:t>
      </w:r>
      <w:r>
        <w:t>ukončení.</w:t>
      </w:r>
      <w:r w:rsidR="00AB3DBB">
        <w:t xml:space="preserve"> </w:t>
      </w:r>
    </w:p>
    <w:p w14:paraId="40684856" w14:textId="64A60B1C" w:rsidR="00AB3DBB" w:rsidRDefault="005F7CEA" w:rsidP="005F7CEA">
      <w:pPr>
        <w:pStyle w:val="Text1-2"/>
      </w:pPr>
      <w:r>
        <w:t>Po ukončení zpracování osobních údajů podle Smlouvy je Zhotovitel</w:t>
      </w:r>
      <w:r w:rsidR="00AB3DBB">
        <w:t xml:space="preserve"> </w:t>
      </w:r>
      <w:r>
        <w:t>povinen poskytnout Objednateli všechna zařízení obsahující osobní údaje, pokud je to</w:t>
      </w:r>
      <w:r w:rsidR="00AB3DBB">
        <w:t xml:space="preserve"> </w:t>
      </w:r>
      <w:r>
        <w:t>možné,</w:t>
      </w:r>
      <w:r w:rsidR="00143482">
        <w:t xml:space="preserve"> a </w:t>
      </w:r>
      <w:r>
        <w:t>vymazat všechny zpracovávané osobní údaje ze všech svých systémů nebo</w:t>
      </w:r>
      <w:r w:rsidR="00AB3DBB">
        <w:t xml:space="preserve"> </w:t>
      </w:r>
      <w:r>
        <w:t>databází, včetně vymazání všech záložních kopií</w:t>
      </w:r>
      <w:r w:rsidR="00143482">
        <w:t xml:space="preserve"> s</w:t>
      </w:r>
      <w:r w:rsidR="00506D04">
        <w:t> </w:t>
      </w:r>
      <w:r>
        <w:t>výjimkou</w:t>
      </w:r>
      <w:r w:rsidR="00506D04">
        <w:t>,</w:t>
      </w:r>
      <w:r>
        <w:t xml:space="preserve"> kdy uchovávání vyžadují</w:t>
      </w:r>
      <w:r w:rsidR="00AB3DBB">
        <w:t xml:space="preserve"> </w:t>
      </w:r>
      <w:r>
        <w:t>právní předpisy, nebo</w:t>
      </w:r>
      <w:r w:rsidR="00143482">
        <w:t xml:space="preserve"> k </w:t>
      </w:r>
      <w:r>
        <w:t>tomu dal písemný souhlas Objednatel.</w:t>
      </w:r>
      <w:r w:rsidR="00AB3DBB">
        <w:t xml:space="preserve"> </w:t>
      </w:r>
    </w:p>
    <w:p w14:paraId="7BABE6E0" w14:textId="77777777" w:rsidR="005F7CEA" w:rsidRDefault="005F7CEA" w:rsidP="005F7CEA">
      <w:pPr>
        <w:pStyle w:val="Text1-2"/>
      </w:pPr>
      <w:r>
        <w:t>V případě, že Zhotovitel zpracuje osobní údaje nad rámec vymezený Smlouvou</w:t>
      </w:r>
      <w:r w:rsidR="00AB3DBB">
        <w:t xml:space="preserve"> </w:t>
      </w:r>
      <w:r>
        <w:t>nebo doloženými pokyny Objednatele, považuje se ve vztahu</w:t>
      </w:r>
      <w:r w:rsidR="00143482">
        <w:t xml:space="preserve"> k </w:t>
      </w:r>
      <w:r>
        <w:t>takovému zpracování</w:t>
      </w:r>
      <w:r w:rsidR="00AB3DBB">
        <w:t xml:space="preserve"> </w:t>
      </w:r>
      <w:r>
        <w:t>Zhotovitel za „správce“ ve smyslu GDPR.</w:t>
      </w:r>
    </w:p>
    <w:p w14:paraId="0CC52533" w14:textId="77777777" w:rsidR="005F7CEA" w:rsidRDefault="005F7CEA" w:rsidP="00AB3DBB">
      <w:pPr>
        <w:pStyle w:val="Nadpis1-1"/>
      </w:pPr>
      <w:bookmarkStart w:id="15" w:name="_Toc151403306"/>
      <w:bookmarkStart w:id="16" w:name="_Toc157885598"/>
      <w:r>
        <w:t>OPRÁVNĚNÉ OSOBY</w:t>
      </w:r>
      <w:bookmarkEnd w:id="15"/>
      <w:bookmarkEnd w:id="16"/>
    </w:p>
    <w:p w14:paraId="0230D8E4" w14:textId="77777777" w:rsidR="005F7CEA" w:rsidRDefault="005F7CEA" w:rsidP="005F7CEA">
      <w:pPr>
        <w:pStyle w:val="Text1-1"/>
      </w:pPr>
      <w:r>
        <w:t>Každá ze smluvních stran jmenuje oprávněnou osobu či osoby. Oprávněné osoby</w:t>
      </w:r>
      <w:r w:rsidR="00AB3DBB">
        <w:t xml:space="preserve"> </w:t>
      </w:r>
      <w:r>
        <w:t>budou zastupovat smluvní stranu</w:t>
      </w:r>
      <w:r w:rsidR="00143482">
        <w:t xml:space="preserve"> v </w:t>
      </w:r>
      <w:r>
        <w:t>záležitostech souvisejících</w:t>
      </w:r>
      <w:r w:rsidR="00143482">
        <w:t xml:space="preserve"> s </w:t>
      </w:r>
      <w:r>
        <w:t>plněním Smlouvy.</w:t>
      </w:r>
      <w:r w:rsidR="00AB3DBB">
        <w:t xml:space="preserve">  </w:t>
      </w:r>
      <w:r>
        <w:t>Oprávněné osoby uvedené</w:t>
      </w:r>
      <w:r w:rsidR="00143482">
        <w:t xml:space="preserve"> v </w:t>
      </w:r>
      <w:r>
        <w:t>příloze č. 6 Smlouvy nejsou oprávněny měnit Smlouvu</w:t>
      </w:r>
      <w:r w:rsidR="00AB3DBB">
        <w:t xml:space="preserve"> </w:t>
      </w:r>
      <w:r>
        <w:t>písemnými dodatky Smlouvy, pokud nejsou statutárními orgány smluvních stran nebo</w:t>
      </w:r>
      <w:r w:rsidR="00AB3DBB">
        <w:t xml:space="preserve"> </w:t>
      </w:r>
      <w:r>
        <w:t>osobami jinak zmocněnými</w:t>
      </w:r>
      <w:r w:rsidR="00143482">
        <w:t xml:space="preserve"> k </w:t>
      </w:r>
      <w:r>
        <w:t>jednání za smluvní stranu.</w:t>
      </w:r>
    </w:p>
    <w:p w14:paraId="26FD619F" w14:textId="00C1075F" w:rsidR="005F7CEA" w:rsidRDefault="00AB4806" w:rsidP="00410BCD">
      <w:pPr>
        <w:pStyle w:val="Text1-1"/>
      </w:pPr>
      <w:r w:rsidRPr="004B5475">
        <w:t>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w:t>
      </w:r>
      <w:r w:rsidRPr="00055FC4">
        <w:t xml:space="preserve"> </w:t>
      </w:r>
      <w:bookmarkStart w:id="17" w:name="_Hlk202531341"/>
      <w:r w:rsidR="00B32854" w:rsidRPr="00B32854">
        <w:t>Nezbytnou podmínkou pro změnu oprávněné osoby, prostřednictvím které byla prokazována část kvalifikace či jiné podmínky (včetně podmínek součinnosti před podpisem Smlouvy) v rámci výběrového řízení nebo při podání žádosti v rámci Systému</w:t>
      </w:r>
      <w:r w:rsidR="00B015CE">
        <w:t xml:space="preserve"> ve vztahu k Dílu</w:t>
      </w:r>
      <w:r w:rsidR="00B32854" w:rsidRPr="00B32854">
        <w:t xml:space="preserve">, je, že Zhotovitel jako součást svého upozornění o změně předloží pro tuto novou oprávněnou osobu kopie dokladů, z nichž bude vyplývat, že nová oprávněná osoba splňuje příslušné podmínky alespoň v rozsahu, v jakém je splnila nahrazovaná oprávněná osoba. </w:t>
      </w:r>
      <w:r w:rsidRPr="005A7872">
        <w:t xml:space="preserve"> </w:t>
      </w:r>
      <w:bookmarkEnd w:id="17"/>
      <w:r w:rsidRPr="005A7872">
        <w:t xml:space="preserve">V případě, že si Objednatel vyžádá předložení originálů nebo úředně ověřených kopií dokladů dle předchozí věty, je Zhotovitel povinen </w:t>
      </w:r>
      <w:r>
        <w:t xml:space="preserve">doložit </w:t>
      </w:r>
      <w:r w:rsidRPr="005A7872">
        <w:t>tyto doklady nejpozději do dvou (2) pracovních dnů od žádosti Objednatele.</w:t>
      </w:r>
    </w:p>
    <w:p w14:paraId="6196CC7B" w14:textId="77777777" w:rsidR="00AB3DBB" w:rsidRDefault="005F7CEA" w:rsidP="005F7CEA">
      <w:pPr>
        <w:pStyle w:val="Text1-1"/>
      </w:pPr>
      <w:r>
        <w:t>Technický dozor stavebníka (TDS) nesmí provádět Zhotovitel ani osoba</w:t>
      </w:r>
      <w:r w:rsidR="00143482">
        <w:t xml:space="preserve"> s </w:t>
      </w:r>
      <w:r>
        <w:t>ním</w:t>
      </w:r>
      <w:r w:rsidR="00AB3DBB">
        <w:t xml:space="preserve"> </w:t>
      </w:r>
      <w:r>
        <w:t>propojená.</w:t>
      </w:r>
      <w:r w:rsidR="00AB3DBB">
        <w:t xml:space="preserve"> </w:t>
      </w:r>
    </w:p>
    <w:p w14:paraId="712F729B" w14:textId="77777777" w:rsidR="005F7CEA" w:rsidRDefault="005F7CEA" w:rsidP="00AB3DBB">
      <w:pPr>
        <w:pStyle w:val="Nadpis1-1"/>
      </w:pPr>
      <w:bookmarkStart w:id="18" w:name="_Toc151403307"/>
      <w:bookmarkStart w:id="19" w:name="_Toc157885599"/>
      <w:r>
        <w:t>PRACOVNÍCI ZHOTOVITELE</w:t>
      </w:r>
      <w:bookmarkEnd w:id="18"/>
      <w:bookmarkEnd w:id="19"/>
    </w:p>
    <w:p w14:paraId="444CA20A" w14:textId="77777777" w:rsidR="005F7CEA" w:rsidRDefault="005F7CEA" w:rsidP="005F7CEA">
      <w:pPr>
        <w:pStyle w:val="Text1-1"/>
      </w:pPr>
      <w:r>
        <w:t>Během celého provádění Díla</w:t>
      </w:r>
      <w:r w:rsidR="00143482">
        <w:t xml:space="preserve"> a </w:t>
      </w:r>
      <w:r>
        <w:t>dále tak dlouho, jak to bude nutné pro splnění</w:t>
      </w:r>
      <w:r w:rsidR="00181DE6">
        <w:t xml:space="preserve"> </w:t>
      </w:r>
      <w:r>
        <w:t>povinností Zhotovitele dle Smlouvy, se Zhotovitel zavazuje zajistit veškerý nutný dozor</w:t>
      </w:r>
      <w:r w:rsidR="00181DE6">
        <w:t xml:space="preserve"> </w:t>
      </w:r>
      <w:r>
        <w:t>pro plánování, zajištění, řízení, inspekci</w:t>
      </w:r>
      <w:r w:rsidR="00143482">
        <w:t xml:space="preserve"> a </w:t>
      </w:r>
      <w:r>
        <w:t>zkoušení prací</w:t>
      </w:r>
      <w:r w:rsidR="00143482">
        <w:t xml:space="preserve"> v </w:t>
      </w:r>
      <w:r>
        <w:t>rámci provádění Díla. Níže</w:t>
      </w:r>
      <w:r w:rsidR="00181DE6">
        <w:t xml:space="preserve"> </w:t>
      </w:r>
      <w:r>
        <w:t>uvedená ujednání se obdobně vztahují</w:t>
      </w:r>
      <w:r w:rsidR="00143482">
        <w:t xml:space="preserve"> i </w:t>
      </w:r>
      <w:r>
        <w:t>na Poddodavatele</w:t>
      </w:r>
      <w:r w:rsidR="00143482">
        <w:t xml:space="preserve"> a </w:t>
      </w:r>
      <w:r>
        <w:t>jejich případné</w:t>
      </w:r>
      <w:r w:rsidR="00181DE6">
        <w:t xml:space="preserve"> </w:t>
      </w:r>
      <w:r>
        <w:t>zaměstnance. S ohledem na ust. § 1769 občanského zákoníku smluvní strany</w:t>
      </w:r>
      <w:r w:rsidR="00181DE6">
        <w:t xml:space="preserve"> </w:t>
      </w:r>
      <w:r>
        <w:t>prohlašují, že povinnosti Poddodavatelů dle tohoto článku nejsou sjednávány jako</w:t>
      </w:r>
      <w:r w:rsidR="00181DE6">
        <w:t xml:space="preserve"> </w:t>
      </w:r>
      <w:r>
        <w:t>plnění třetí osoby ve smyslu uvedeného zákonného ustanovení. Zhotovitel se zavazuje</w:t>
      </w:r>
      <w:r w:rsidR="00181DE6">
        <w:t xml:space="preserve"> </w:t>
      </w:r>
      <w:r>
        <w:t>zajistit plnění těchto povinností tak, že neuzavře smlouvu</w:t>
      </w:r>
      <w:r w:rsidR="00143482">
        <w:t xml:space="preserve"> s </w:t>
      </w:r>
      <w:r>
        <w:t>žádným Poddodavatelem,</w:t>
      </w:r>
      <w:r w:rsidR="00181DE6">
        <w:t xml:space="preserve"> </w:t>
      </w:r>
      <w:r>
        <w:t>který se</w:t>
      </w:r>
      <w:r w:rsidR="00143482">
        <w:t xml:space="preserve"> k </w:t>
      </w:r>
      <w:r>
        <w:t>těmto povinnostem nezaváže.</w:t>
      </w:r>
    </w:p>
    <w:p w14:paraId="4AF12BAE" w14:textId="77777777" w:rsidR="005F7CEA" w:rsidRDefault="005F7CEA" w:rsidP="005F7CEA">
      <w:pPr>
        <w:pStyle w:val="Text1-1"/>
      </w:pPr>
      <w:r>
        <w:t>Dozor bude vykonávat dostatečný počet osob majících dostatečnou znalost českého</w:t>
      </w:r>
      <w:r w:rsidR="00181DE6">
        <w:t xml:space="preserve"> </w:t>
      </w:r>
      <w:r>
        <w:t>jazyka</w:t>
      </w:r>
      <w:r w:rsidR="00143482">
        <w:t xml:space="preserve"> i </w:t>
      </w:r>
      <w:r>
        <w:t>činností, které mají být provedeny (včetně požadovaných metod</w:t>
      </w:r>
      <w:r w:rsidR="00143482">
        <w:t xml:space="preserve"> a </w:t>
      </w:r>
      <w:r>
        <w:t>technik,</w:t>
      </w:r>
      <w:r w:rsidR="00181DE6">
        <w:t xml:space="preserve"> </w:t>
      </w:r>
      <w:r>
        <w:t>rizik, která pravděpodobně mohou nastat,</w:t>
      </w:r>
      <w:r w:rsidR="00143482">
        <w:t xml:space="preserve"> a </w:t>
      </w:r>
      <w:r>
        <w:t>metod ochrany před nehodami) pro</w:t>
      </w:r>
      <w:r w:rsidR="00181DE6">
        <w:t xml:space="preserve"> </w:t>
      </w:r>
      <w:r>
        <w:t>uspokojivé</w:t>
      </w:r>
      <w:r w:rsidR="00143482">
        <w:t xml:space="preserve"> a </w:t>
      </w:r>
      <w:r>
        <w:t>bezpečné provádění Díla. Stavbyvedoucí</w:t>
      </w:r>
      <w:r w:rsidR="00143482">
        <w:t xml:space="preserve"> a </w:t>
      </w:r>
      <w:r>
        <w:t>zástupci stavbyvedoucího musí</w:t>
      </w:r>
      <w:r w:rsidR="00181DE6">
        <w:t xml:space="preserve"> </w:t>
      </w:r>
      <w:r>
        <w:t>mít takovou znalost českého jazyka umožňující operativní komunikaci</w:t>
      </w:r>
      <w:r w:rsidR="00143482">
        <w:t xml:space="preserve"> v </w:t>
      </w:r>
      <w:r>
        <w:t>českém jazyce,</w:t>
      </w:r>
      <w:r w:rsidR="00181DE6">
        <w:t xml:space="preserve"> </w:t>
      </w:r>
      <w:r>
        <w:t>případně je Zhotovitel povinen zajistit pro tyto účely na vlastní náklady překladatele či</w:t>
      </w:r>
      <w:r w:rsidR="00181DE6">
        <w:t xml:space="preserve"> </w:t>
      </w:r>
      <w:r>
        <w:t>tlumočníka ve lhůtách</w:t>
      </w:r>
      <w:r w:rsidR="00143482">
        <w:t xml:space="preserve"> a </w:t>
      </w:r>
      <w:r>
        <w:t>podle potřeby tak, aby nebylo narušeno provádění Díla.</w:t>
      </w:r>
    </w:p>
    <w:p w14:paraId="21258815" w14:textId="77777777" w:rsidR="005F7CEA" w:rsidRDefault="005F7CEA" w:rsidP="005F7CEA">
      <w:pPr>
        <w:pStyle w:val="Text1-1"/>
      </w:pPr>
      <w:r>
        <w:lastRenderedPageBreak/>
        <w:t>Pracovníci Zhotovitele budou přiměřeně kvalifikovaní, vyškolení</w:t>
      </w:r>
      <w:r w:rsidR="00143482">
        <w:t xml:space="preserve"> a </w:t>
      </w:r>
      <w:r>
        <w:t>zkušení pro své</w:t>
      </w:r>
      <w:r w:rsidR="00181DE6">
        <w:t xml:space="preserve"> </w:t>
      </w:r>
      <w:r>
        <w:t>řemeslo nebo povolání. Zhotovitel se zavazuje odvolat</w:t>
      </w:r>
      <w:r w:rsidR="00143482">
        <w:t xml:space="preserve"> z </w:t>
      </w:r>
      <w:r>
        <w:t>prací na provádění Díla na</w:t>
      </w:r>
      <w:r w:rsidR="00181DE6">
        <w:t xml:space="preserve"> </w:t>
      </w:r>
      <w:r>
        <w:t>odůvodněnou žádost TDS kteroukoliv osobu zaměstnanou na Staveništi nebo při</w:t>
      </w:r>
      <w:r w:rsidR="00181DE6">
        <w:t xml:space="preserve"> </w:t>
      </w:r>
      <w:r>
        <w:t>provádění Díla, která podle mínění TDS:</w:t>
      </w:r>
    </w:p>
    <w:p w14:paraId="37E24740" w14:textId="77777777" w:rsidR="005F7CEA" w:rsidRDefault="005F7CEA" w:rsidP="00181DE6">
      <w:pPr>
        <w:pStyle w:val="Text1-2"/>
      </w:pPr>
      <w:r>
        <w:t>si trvale nesprávně počíná nebo je nedbalá,</w:t>
      </w:r>
    </w:p>
    <w:p w14:paraId="7ED42FDF" w14:textId="77777777" w:rsidR="005F7CEA" w:rsidRDefault="005F7CEA" w:rsidP="00181DE6">
      <w:pPr>
        <w:pStyle w:val="Text1-2"/>
      </w:pPr>
      <w:r>
        <w:t>plní své povinnosti nekompetentně nebo nedbale,</w:t>
      </w:r>
    </w:p>
    <w:p w14:paraId="2D3D851C" w14:textId="77777777" w:rsidR="005F7CEA" w:rsidRDefault="005F7CEA" w:rsidP="00181DE6">
      <w:pPr>
        <w:pStyle w:val="Text1-2"/>
      </w:pPr>
      <w:r>
        <w:t>neplní některé povinnosti vyplývající ze Smlouvy pro Zhotovitele, nebo</w:t>
      </w:r>
    </w:p>
    <w:p w14:paraId="2C2849D5" w14:textId="77777777" w:rsidR="005F7CEA" w:rsidRDefault="005F7CEA" w:rsidP="00181DE6">
      <w:pPr>
        <w:pStyle w:val="Text1-2"/>
      </w:pPr>
      <w:r>
        <w:t>trvale se chová tak, že to ohrožuje bezpečnost, zdraví nebo ochranu životního</w:t>
      </w:r>
      <w:r w:rsidR="00181DE6">
        <w:t xml:space="preserve"> </w:t>
      </w:r>
      <w:r>
        <w:t>prostředí.</w:t>
      </w:r>
    </w:p>
    <w:p w14:paraId="20A52EDF" w14:textId="77777777" w:rsidR="005F7CEA" w:rsidRDefault="005F7CEA" w:rsidP="005F7CEA">
      <w:pPr>
        <w:pStyle w:val="Text1-1"/>
      </w:pPr>
      <w:r>
        <w:t>Zhotovitel se zavazuje</w:t>
      </w:r>
      <w:r w:rsidR="00143482">
        <w:t xml:space="preserve"> v </w:t>
      </w:r>
      <w:r>
        <w:t>případech, kdy je třeba nahradit osoby odvolané TDS, nahradit</w:t>
      </w:r>
      <w:r w:rsidR="00181DE6">
        <w:t xml:space="preserve"> </w:t>
      </w:r>
      <w:r>
        <w:t>odvolané osoby osobami, které jsou přiměřeně kvalifikované, vyškolené, zkušené pro</w:t>
      </w:r>
      <w:r w:rsidR="00181DE6">
        <w:t xml:space="preserve"> </w:t>
      </w:r>
      <w:r>
        <w:t>své řemeslo nebo povolání</w:t>
      </w:r>
      <w:r w:rsidR="00143482">
        <w:t xml:space="preserve"> a </w:t>
      </w:r>
      <w:r>
        <w:t>splní požadovanou kvalifikaci dle Zadávací dokumentace,</w:t>
      </w:r>
      <w:r w:rsidR="00181DE6">
        <w:t xml:space="preserve"> </w:t>
      </w:r>
      <w:r>
        <w:t>pokud byla stanovena.</w:t>
      </w:r>
    </w:p>
    <w:p w14:paraId="7C03E737" w14:textId="77777777" w:rsidR="00181DE6" w:rsidRDefault="005F7CEA" w:rsidP="005F7CEA">
      <w:pPr>
        <w:pStyle w:val="Text1-1"/>
      </w:pPr>
      <w:r>
        <w:t>Zhotovitel se zavazuje zajistit, že veškeré jeho činnosti na železniční dopravní cestě</w:t>
      </w:r>
      <w:r w:rsidR="00181DE6">
        <w:t xml:space="preserve"> </w:t>
      </w:r>
      <w:r>
        <w:t>budou prováděny pod přímým</w:t>
      </w:r>
      <w:r w:rsidR="00143482">
        <w:t xml:space="preserve"> a </w:t>
      </w:r>
      <w:r>
        <w:t>trvalým vedením odpovídajícího počtu odborně</w:t>
      </w:r>
      <w:r w:rsidR="00143482">
        <w:t xml:space="preserve"> a </w:t>
      </w:r>
      <w:r>
        <w:t>zdravotně způsobilých zaměstnanců</w:t>
      </w:r>
      <w:r w:rsidR="00143482">
        <w:t xml:space="preserve"> a </w:t>
      </w:r>
      <w:r>
        <w:t>zaměstnanců Poddodavatelů. Tito zaměstnanci</w:t>
      </w:r>
      <w:r w:rsidR="00181DE6">
        <w:t xml:space="preserve"> </w:t>
      </w:r>
      <w:r>
        <w:t>(vedoucí zaměstnanci) budou povinni se na vyzvání prokázat platnými doklady</w:t>
      </w:r>
      <w:r w:rsidR="00181DE6">
        <w:t xml:space="preserve"> </w:t>
      </w:r>
      <w:r>
        <w:t>způsobilosti všem oprávněným zaměstnancům Objednatele, Koordinátorovi BOZP</w:t>
      </w:r>
      <w:r w:rsidR="00143482">
        <w:t xml:space="preserve"> a </w:t>
      </w:r>
      <w:r>
        <w:t>zaměstnancům příslušných veřejných orgánů.</w:t>
      </w:r>
      <w:r w:rsidR="00181DE6">
        <w:t xml:space="preserve"> </w:t>
      </w:r>
    </w:p>
    <w:p w14:paraId="3CCA30C0" w14:textId="66A9573A" w:rsidR="005F7CEA" w:rsidRPr="00674EA8" w:rsidRDefault="005F7CEA" w:rsidP="005F7CEA">
      <w:pPr>
        <w:pStyle w:val="Text1-1"/>
      </w:pPr>
      <w:r>
        <w:t>Zhotovitel se dále</w:t>
      </w:r>
      <w:r w:rsidR="00143482">
        <w:t xml:space="preserve"> v </w:t>
      </w:r>
      <w:r>
        <w:t>souladu</w:t>
      </w:r>
      <w:r w:rsidR="00143482">
        <w:t xml:space="preserve"> s </w:t>
      </w:r>
      <w:r>
        <w:t xml:space="preserve">příslušným </w:t>
      </w:r>
      <w:r w:rsidR="00EE4D43">
        <w:t>Vnitř</w:t>
      </w:r>
      <w:r>
        <w:t>ním předpisem Objednatele zavazuje</w:t>
      </w:r>
      <w:r w:rsidR="00181DE6">
        <w:t xml:space="preserve"> </w:t>
      </w:r>
      <w:r>
        <w:t>zajistit, že všichni jeho zaměstnanci nebo zaměstnanci jeho Poddodavatelů, kteří</w:t>
      </w:r>
      <w:r w:rsidR="00181DE6">
        <w:t xml:space="preserve"> </w:t>
      </w:r>
      <w:r>
        <w:t>budou vykonávat vedoucí práce (tj. vystupovat jako vedoucí zaměstnanci), budou mít</w:t>
      </w:r>
      <w:r w:rsidR="00181DE6">
        <w:t xml:space="preserve"> </w:t>
      </w:r>
      <w:r>
        <w:t>platné doklady způsobilosti, které budou tyto zaměstnance opravňovat provádět</w:t>
      </w:r>
      <w:r w:rsidR="00181DE6">
        <w:t xml:space="preserve"> </w:t>
      </w:r>
      <w:r>
        <w:t>činnosti na železniční dopravní cestě (tj. doklady</w:t>
      </w:r>
      <w:r w:rsidR="00143482">
        <w:t xml:space="preserve"> o </w:t>
      </w:r>
      <w:r>
        <w:t>odborné způsobilosti, vydané na</w:t>
      </w:r>
      <w:r w:rsidR="00181DE6">
        <w:t xml:space="preserve"> </w:t>
      </w:r>
      <w:r>
        <w:t>základě zmocnění dle § 22 zákona č. 266/1994 Sb.,</w:t>
      </w:r>
      <w:r w:rsidR="00143482">
        <w:t xml:space="preserve"> o </w:t>
      </w:r>
      <w:r>
        <w:t>dráhách, ve znění pozdějších</w:t>
      </w:r>
      <w:r w:rsidR="00181DE6">
        <w:t xml:space="preserve"> </w:t>
      </w:r>
      <w:r>
        <w:t>předpisů; ověření zdravotní způsobilosti</w:t>
      </w:r>
      <w:r w:rsidR="00143482">
        <w:t xml:space="preserve"> a </w:t>
      </w:r>
      <w:r>
        <w:t>proškolení</w:t>
      </w:r>
      <w:r w:rsidR="00143482">
        <w:t xml:space="preserve"> z </w:t>
      </w:r>
      <w:r>
        <w:t>bezpečnostních předpisů.</w:t>
      </w:r>
      <w:r w:rsidR="00181DE6">
        <w:t xml:space="preserve"> </w:t>
      </w:r>
      <w:r>
        <w:t>Odbornou způsobilost musí Zhotovitel prokázat způsobem</w:t>
      </w:r>
      <w:r w:rsidR="00143482">
        <w:t xml:space="preserve"> a v </w:t>
      </w:r>
      <w:r>
        <w:t>rozsahu stanoveném</w:t>
      </w:r>
      <w:r w:rsidR="00181DE6">
        <w:t xml:space="preserve"> </w:t>
      </w:r>
      <w:r>
        <w:t>předpisem SŽ Zam1</w:t>
      </w:r>
      <w:r w:rsidR="00143482">
        <w:t xml:space="preserve"> o </w:t>
      </w:r>
      <w:r w:rsidRPr="00674EA8">
        <w:t>odborné způsobilosti</w:t>
      </w:r>
      <w:r w:rsidR="00143482" w:rsidRPr="00674EA8">
        <w:t xml:space="preserve"> a </w:t>
      </w:r>
      <w:r w:rsidRPr="00674EA8">
        <w:t>znalosti osob při provozování dráhy</w:t>
      </w:r>
      <w:r w:rsidR="00143482" w:rsidRPr="00674EA8">
        <w:t xml:space="preserve"> a </w:t>
      </w:r>
      <w:r w:rsidRPr="00674EA8">
        <w:t xml:space="preserve">drážní dopravy, vydaného pod č.j.: </w:t>
      </w:r>
      <w:r w:rsidR="002367AF" w:rsidRPr="00674EA8">
        <w:t xml:space="preserve">76107/2019-SŽDC-GŘ-010 z 18.12.2019 s účinností od 1.1.2020 </w:t>
      </w:r>
      <w:r w:rsidR="00143482" w:rsidRPr="00674EA8">
        <w:t>v </w:t>
      </w:r>
      <w:r w:rsidRPr="00674EA8">
        <w:t>platném znění).</w:t>
      </w:r>
    </w:p>
    <w:p w14:paraId="33BD14AF" w14:textId="18FE923E" w:rsidR="005F7CEA" w:rsidRDefault="005F7CEA" w:rsidP="002E2E8A">
      <w:pPr>
        <w:pStyle w:val="Text1-1"/>
      </w:pPr>
      <w:r>
        <w:t>Zhotovitel je dále povinen zajistit odbornou způsobilost</w:t>
      </w:r>
      <w:r w:rsidR="00143482">
        <w:t xml:space="preserve"> u </w:t>
      </w:r>
      <w:r>
        <w:t>příslušných specialistů (na</w:t>
      </w:r>
      <w:r w:rsidR="00181DE6">
        <w:t xml:space="preserve"> </w:t>
      </w:r>
      <w:r>
        <w:t>zabezpečovací zařízení, na sdělovací zařízení)</w:t>
      </w:r>
      <w:r w:rsidR="00143482">
        <w:t xml:space="preserve"> a </w:t>
      </w:r>
      <w:r>
        <w:t>na žádost Objednatele doložit</w:t>
      </w:r>
      <w:r w:rsidR="00181DE6">
        <w:t xml:space="preserve"> </w:t>
      </w:r>
      <w:r>
        <w:t>osvědčení</w:t>
      </w:r>
      <w:r w:rsidR="00143482">
        <w:t xml:space="preserve"> o </w:t>
      </w:r>
      <w:r>
        <w:t>odborné způsobilosti</w:t>
      </w:r>
      <w:r w:rsidR="00143482">
        <w:t xml:space="preserve"> v </w:t>
      </w:r>
      <w:r>
        <w:t xml:space="preserve">elektrotechnice </w:t>
      </w:r>
      <w:r w:rsidR="00883F38">
        <w:t xml:space="preserve">v souladu s § 19 </w:t>
      </w:r>
      <w:r w:rsidR="004579A7">
        <w:t xml:space="preserve">zákona č. 250/2021 </w:t>
      </w:r>
      <w:r w:rsidR="002E2E8A">
        <w:t>Sb.,</w:t>
      </w:r>
      <w:r w:rsidR="002E2E8A" w:rsidRPr="002E2E8A">
        <w:t xml:space="preserve"> </w:t>
      </w:r>
      <w:r w:rsidR="002E2E8A">
        <w:t xml:space="preserve">o bezpečnosti práce v souvislosti s provozem vyhrazených technických zařízení a o změně souvisejících zákonů </w:t>
      </w:r>
      <w:r w:rsidR="004579A7">
        <w:t xml:space="preserve">a </w:t>
      </w:r>
      <w:r w:rsidR="00883F38">
        <w:t xml:space="preserve">s </w:t>
      </w:r>
      <w:r w:rsidR="000E1710">
        <w:t xml:space="preserve">§ 7 </w:t>
      </w:r>
      <w:r w:rsidR="001D01FC">
        <w:t xml:space="preserve">nařízení vlády </w:t>
      </w:r>
      <w:r w:rsidR="004579A7">
        <w:t>č.</w:t>
      </w:r>
      <w:r w:rsidR="000E1710">
        <w:t> </w:t>
      </w:r>
      <w:r w:rsidR="004579A7">
        <w:t>194/2022</w:t>
      </w:r>
      <w:r w:rsidR="000E1710">
        <w:t> </w:t>
      </w:r>
      <w:r w:rsidR="004579A7">
        <w:t>Sb</w:t>
      </w:r>
      <w:r w:rsidR="000E1710">
        <w:t xml:space="preserve">., </w:t>
      </w:r>
      <w:r w:rsidR="00A42396" w:rsidRPr="00A42396">
        <w:t>o požadavcích na odbornou způsobilost k výkonu činnosti na elektrických zařízeních a na odbornou způsobilost v elektrotechnice</w:t>
      </w:r>
      <w:r>
        <w:t>;</w:t>
      </w:r>
      <w:r w:rsidR="00143482">
        <w:t xml:space="preserve"> a u </w:t>
      </w:r>
      <w:r>
        <w:t>příslušných</w:t>
      </w:r>
      <w:r w:rsidR="00181DE6">
        <w:t xml:space="preserve"> </w:t>
      </w:r>
      <w:r>
        <w:t>specialistů (na trakční vedení, na silnoproudou technologii, na elektrotechnická</w:t>
      </w:r>
      <w:r w:rsidR="00181DE6">
        <w:t xml:space="preserve"> </w:t>
      </w:r>
      <w:r>
        <w:t xml:space="preserve">zařízení) vedle osvědčení dle § </w:t>
      </w:r>
      <w:r w:rsidR="00883F38">
        <w:t xml:space="preserve">19 zákona č. 250/2021 Sb. a § </w:t>
      </w:r>
      <w:r w:rsidR="00A42396">
        <w:t>7</w:t>
      </w:r>
      <w:r>
        <w:t xml:space="preserve"> </w:t>
      </w:r>
      <w:r w:rsidR="001D01FC">
        <w:t>nařízení vlády</w:t>
      </w:r>
      <w:r w:rsidR="00A42396">
        <w:t xml:space="preserve"> č. 194/2022</w:t>
      </w:r>
      <w:r>
        <w:t xml:space="preserve"> Sb.</w:t>
      </w:r>
      <w:r w:rsidR="00136A01">
        <w:t>,</w:t>
      </w:r>
      <w:r w:rsidR="00143482">
        <w:t xml:space="preserve"> i </w:t>
      </w:r>
      <w:r>
        <w:t>osvědčení</w:t>
      </w:r>
      <w:r w:rsidR="00143482">
        <w:t xml:space="preserve"> o </w:t>
      </w:r>
      <w:r>
        <w:t>zkoušce pro osobu</w:t>
      </w:r>
      <w:r w:rsidR="00181DE6">
        <w:t xml:space="preserve"> </w:t>
      </w:r>
      <w:r>
        <w:t>znalou</w:t>
      </w:r>
      <w:r w:rsidR="00143482">
        <w:t xml:space="preserve"> s </w:t>
      </w:r>
      <w:r>
        <w:t>vyšší kvalifikací dle vyhl</w:t>
      </w:r>
      <w:r w:rsidR="00136A01">
        <w:t>ášky</w:t>
      </w:r>
      <w:r>
        <w:t xml:space="preserve"> č. 100/1995 Sb., řád určených technických zařízení,</w:t>
      </w:r>
      <w:r w:rsidR="00181DE6">
        <w:t xml:space="preserve"> </w:t>
      </w:r>
      <w:r>
        <w:t>ve znění pozdějších předpisů, přílohy č. 4, bodu 8 písm. c), tj. pro projektování</w:t>
      </w:r>
      <w:r w:rsidR="00181DE6">
        <w:t xml:space="preserve"> </w:t>
      </w:r>
      <w:r>
        <w:t>elektrických zařízení.</w:t>
      </w:r>
    </w:p>
    <w:p w14:paraId="77CF5CBB" w14:textId="2695A2E8" w:rsidR="00181DE6" w:rsidRPr="00674EA8" w:rsidRDefault="005F7CEA" w:rsidP="005F7CEA">
      <w:pPr>
        <w:pStyle w:val="Text1-1"/>
      </w:pPr>
      <w:r>
        <w:t xml:space="preserve">Doklady způsobilosti se Zhotovitel zavazuje Objednateli doložit </w:t>
      </w:r>
      <w:r w:rsidR="00D415A0">
        <w:t xml:space="preserve">před zahájením prací na Díle </w:t>
      </w:r>
      <w:r w:rsidR="00143482">
        <w:t>a </w:t>
      </w:r>
      <w:r>
        <w:t>při jakékoliv změně se zavazuje</w:t>
      </w:r>
      <w:r w:rsidR="00143482">
        <w:t xml:space="preserve"> k </w:t>
      </w:r>
      <w:r>
        <w:t>bezodkladnému</w:t>
      </w:r>
      <w:r w:rsidR="00181DE6">
        <w:t xml:space="preserve"> </w:t>
      </w:r>
      <w:r>
        <w:t>předložení předmětných dokladů způsobilos</w:t>
      </w:r>
      <w:r w:rsidR="0065466C">
        <w:t>ti.</w:t>
      </w:r>
      <w:r>
        <w:t xml:space="preserve"> Do doby doložení uvedených</w:t>
      </w:r>
      <w:r w:rsidR="00181DE6">
        <w:t xml:space="preserve"> </w:t>
      </w:r>
      <w:r>
        <w:t xml:space="preserve">dokladů Objednateli, nemůže Zhotovitel provádět práce na </w:t>
      </w:r>
      <w:r w:rsidR="00D415A0">
        <w:t>Díle</w:t>
      </w:r>
      <w:r>
        <w:t>.</w:t>
      </w:r>
      <w:r w:rsidR="00283B13">
        <w:t xml:space="preserve"> Doklady dle tohoto bodu Obchodních podmínek se předkládají v kopiích s tím, že Objednatel si kdykoliv může vyžádat předložení originálů či ověřených kopií dokladů.</w:t>
      </w:r>
    </w:p>
    <w:p w14:paraId="692565FF" w14:textId="4564B01A" w:rsidR="00181DE6" w:rsidRPr="00674EA8" w:rsidRDefault="005F7CEA" w:rsidP="005F7CEA">
      <w:pPr>
        <w:pStyle w:val="Text1-1"/>
      </w:pPr>
      <w:r w:rsidRPr="00674EA8">
        <w:t>Zhotovitel se zavazuje</w:t>
      </w:r>
      <w:r w:rsidR="00143482" w:rsidRPr="00674EA8">
        <w:t xml:space="preserve"> v </w:t>
      </w:r>
      <w:r w:rsidRPr="00674EA8">
        <w:t>souladu</w:t>
      </w:r>
      <w:r w:rsidR="00143482" w:rsidRPr="00674EA8">
        <w:t xml:space="preserve"> s </w:t>
      </w:r>
      <w:r w:rsidRPr="00674EA8">
        <w:t>obecně závaznými právními předpisy</w:t>
      </w:r>
      <w:r w:rsidR="00143482" w:rsidRPr="00674EA8">
        <w:t xml:space="preserve"> a </w:t>
      </w:r>
      <w:r w:rsidRPr="00674EA8">
        <w:t>příslušnými</w:t>
      </w:r>
      <w:r w:rsidR="00181DE6" w:rsidRPr="00674EA8">
        <w:t xml:space="preserve"> </w:t>
      </w:r>
      <w:r w:rsidR="00EE4D43">
        <w:t>Vnitř</w:t>
      </w:r>
      <w:r w:rsidRPr="00674EA8">
        <w:t>ními předpisy Objednatele, zejména Předpisem SŽDC Ob 1díl II „Vydávání</w:t>
      </w:r>
      <w:r w:rsidR="00181DE6" w:rsidRPr="00674EA8">
        <w:t xml:space="preserve"> </w:t>
      </w:r>
      <w:r w:rsidRPr="00674EA8">
        <w:t>povolení ke vstupu do míst veřejnosti nepřístupných. Průkaz pro cizí subjekt“,</w:t>
      </w:r>
      <w:r w:rsidR="00181DE6" w:rsidRPr="00674EA8">
        <w:t xml:space="preserve"> </w:t>
      </w:r>
      <w:r w:rsidRPr="00674EA8">
        <w:t xml:space="preserve">schválený GŘ SŽ dne </w:t>
      </w:r>
      <w:r w:rsidR="004C1730" w:rsidRPr="00674EA8">
        <w:t>26.3.2019 pod č.j.10583/2019-GŘ-030 s účinností od 1.4.2019,</w:t>
      </w:r>
      <w:r w:rsidR="00143482" w:rsidRPr="00674EA8">
        <w:t xml:space="preserve"> v </w:t>
      </w:r>
      <w:r w:rsidRPr="00674EA8">
        <w:t>platném znění zajistit, aby všechny fyzické osoby, které se budou při provádění Díla</w:t>
      </w:r>
      <w:r w:rsidR="00181DE6" w:rsidRPr="00674EA8">
        <w:t xml:space="preserve"> </w:t>
      </w:r>
      <w:r w:rsidRPr="00674EA8">
        <w:t>pohybovat na dráze nebo</w:t>
      </w:r>
      <w:r w:rsidR="00143482" w:rsidRPr="00674EA8">
        <w:t xml:space="preserve"> v </w:t>
      </w:r>
      <w:r w:rsidRPr="00674EA8">
        <w:t>obvodu dráhy na místech veřejnosti nepřístupných, měly</w:t>
      </w:r>
      <w:r w:rsidR="00181DE6" w:rsidRPr="00674EA8">
        <w:t xml:space="preserve"> </w:t>
      </w:r>
      <w:r w:rsidRPr="00674EA8">
        <w:t xml:space="preserve">povolení pro vstup do </w:t>
      </w:r>
      <w:r w:rsidRPr="00674EA8">
        <w:lastRenderedPageBreak/>
        <w:t xml:space="preserve">těchto prostor. </w:t>
      </w:r>
      <w:r w:rsidR="0021455F">
        <w:t>Vydávajícím subjektem je Generální ředitelství státní organizace, Správa železnic,</w:t>
      </w:r>
      <w:r w:rsidRPr="00674EA8">
        <w:t xml:space="preserve"> odbor bezpečnosti </w:t>
      </w:r>
      <w:r w:rsidR="0021455F">
        <w:t>a krizového řízení (O30)</w:t>
      </w:r>
      <w:r w:rsidRPr="00674EA8">
        <w:t>. Kontaktní elektronická adresa pro podávání</w:t>
      </w:r>
      <w:r w:rsidR="00181DE6" w:rsidRPr="00674EA8">
        <w:t xml:space="preserve"> </w:t>
      </w:r>
      <w:r w:rsidRPr="00674EA8">
        <w:t>žádostí</w:t>
      </w:r>
      <w:r w:rsidR="00143482" w:rsidRPr="00674EA8">
        <w:t xml:space="preserve"> a </w:t>
      </w:r>
      <w:r w:rsidRPr="00674EA8">
        <w:t>pro oznamování změn</w:t>
      </w:r>
      <w:r w:rsidR="00143482" w:rsidRPr="00674EA8">
        <w:t xml:space="preserve"> a </w:t>
      </w:r>
      <w:r w:rsidRPr="00674EA8">
        <w:t>ztrát je:</w:t>
      </w:r>
      <w:r w:rsidR="002367AF" w:rsidRPr="00674EA8">
        <w:t xml:space="preserve"> prukazy</w:t>
      </w:r>
      <w:r w:rsidRPr="00674EA8">
        <w:t>@</w:t>
      </w:r>
      <w:r w:rsidR="00523681" w:rsidRPr="00311BA9">
        <w:t>spravazeleznic</w:t>
      </w:r>
      <w:r w:rsidRPr="00311BA9">
        <w:t xml:space="preserve">.cz. </w:t>
      </w:r>
      <w:r w:rsidRPr="00674EA8">
        <w:t>Příslušné obecně závazné</w:t>
      </w:r>
      <w:r w:rsidR="00181DE6" w:rsidRPr="00674EA8">
        <w:t xml:space="preserve"> </w:t>
      </w:r>
      <w:r w:rsidRPr="00674EA8">
        <w:t>právní předpisy</w:t>
      </w:r>
      <w:r w:rsidR="00143482" w:rsidRPr="00674EA8">
        <w:t xml:space="preserve"> a </w:t>
      </w:r>
      <w:r w:rsidR="00EE4D43">
        <w:t>Vnitř</w:t>
      </w:r>
      <w:r w:rsidRPr="00674EA8">
        <w:t>ní předpisy Objednatele, kterými je Zhotovitel povinen se řídit,</w:t>
      </w:r>
      <w:r w:rsidR="00181DE6" w:rsidRPr="00674EA8">
        <w:t xml:space="preserve"> </w:t>
      </w:r>
      <w:r w:rsidRPr="00674EA8">
        <w:t>jsou uvedeny</w:t>
      </w:r>
      <w:r w:rsidR="00143482" w:rsidRPr="00674EA8">
        <w:t xml:space="preserve"> v </w:t>
      </w:r>
      <w:r w:rsidR="0021455F">
        <w:t>T</w:t>
      </w:r>
      <w:r w:rsidRPr="00674EA8">
        <w:t>echnických podmínkách.</w:t>
      </w:r>
      <w:r w:rsidR="00181DE6" w:rsidRPr="00674EA8">
        <w:t xml:space="preserve"> </w:t>
      </w:r>
    </w:p>
    <w:p w14:paraId="5AC6CF69" w14:textId="76CC506A" w:rsidR="00181DE6" w:rsidRDefault="005F7CEA" w:rsidP="005F7CEA">
      <w:pPr>
        <w:pStyle w:val="Text1-1"/>
      </w:pPr>
      <w:r w:rsidRPr="00674EA8">
        <w:t>Zhotovitel se zavazuje zajistit, že všechny fyzické nebo právnické osoby, které se</w:t>
      </w:r>
      <w:r w:rsidR="00181DE6" w:rsidRPr="00674EA8">
        <w:t xml:space="preserve"> </w:t>
      </w:r>
      <w:r w:rsidRPr="00674EA8">
        <w:t>budou podílet na provádění Díla</w:t>
      </w:r>
      <w:r w:rsidR="00143482" w:rsidRPr="00674EA8">
        <w:t xml:space="preserve"> a </w:t>
      </w:r>
      <w:r w:rsidRPr="00674EA8">
        <w:t>budou přitom provozovat drážní dopravu, budou</w:t>
      </w:r>
      <w:r w:rsidR="00181DE6" w:rsidRPr="00674EA8">
        <w:t xml:space="preserve"> </w:t>
      </w:r>
      <w:r w:rsidRPr="00674EA8">
        <w:t>mít</w:t>
      </w:r>
      <w:r w:rsidR="009051EB" w:rsidRPr="00674EA8">
        <w:t xml:space="preserve"> </w:t>
      </w:r>
      <w:r w:rsidR="00181DE6" w:rsidRPr="00674EA8">
        <w:t>p</w:t>
      </w:r>
      <w:r w:rsidRPr="00674EA8">
        <w:t>latnou licenci</w:t>
      </w:r>
      <w:r w:rsidR="00143482" w:rsidRPr="00674EA8">
        <w:t xml:space="preserve"> k </w:t>
      </w:r>
      <w:r w:rsidRPr="00674EA8">
        <w:t>provozování drážní dopravy, budou mít</w:t>
      </w:r>
      <w:r w:rsidR="00143482" w:rsidRPr="00674EA8">
        <w:t xml:space="preserve"> s </w:t>
      </w:r>
      <w:r w:rsidRPr="00674EA8">
        <w:t>příslušným</w:t>
      </w:r>
      <w:r w:rsidR="00181DE6" w:rsidRPr="00674EA8">
        <w:t xml:space="preserve"> </w:t>
      </w:r>
      <w:r w:rsidRPr="00674EA8">
        <w:t>provozovatelem dráhy uzavřenu smlouvu</w:t>
      </w:r>
      <w:r w:rsidR="00143482" w:rsidRPr="00674EA8">
        <w:t xml:space="preserve"> o </w:t>
      </w:r>
      <w:r w:rsidRPr="00674EA8">
        <w:t>provozování drážní dopravy</w:t>
      </w:r>
      <w:r w:rsidR="00143482" w:rsidRPr="00674EA8">
        <w:t xml:space="preserve"> a </w:t>
      </w:r>
      <w:r w:rsidRPr="00674EA8">
        <w:t>budou</w:t>
      </w:r>
      <w:r w:rsidR="00181DE6" w:rsidRPr="00674EA8">
        <w:t xml:space="preserve"> </w:t>
      </w:r>
      <w:r w:rsidRPr="00674EA8">
        <w:t>splňovat</w:t>
      </w:r>
      <w:r w:rsidR="00143482" w:rsidRPr="00674EA8">
        <w:t xml:space="preserve"> i </w:t>
      </w:r>
      <w:r w:rsidRPr="00674EA8">
        <w:t>další povinnosti vyžadované příslušnými ustanoveními obecně závazných</w:t>
      </w:r>
      <w:r w:rsidR="00181DE6" w:rsidRPr="00674EA8">
        <w:t xml:space="preserve"> </w:t>
      </w:r>
      <w:r w:rsidRPr="00674EA8">
        <w:t xml:space="preserve">právních předpisů. Zhotovitel se zavazuje před zahájením prací na provádění </w:t>
      </w:r>
      <w:r>
        <w:t>Díla dále</w:t>
      </w:r>
      <w:r w:rsidR="00181DE6">
        <w:t xml:space="preserve"> </w:t>
      </w:r>
      <w:r>
        <w:t>zajistit, že jeho zaměstnanci</w:t>
      </w:r>
      <w:r w:rsidR="00143482">
        <w:t xml:space="preserve"> a </w:t>
      </w:r>
      <w:r>
        <w:t>zaměstnanci jeho Poddodavatelů, kteří se budou podílet</w:t>
      </w:r>
      <w:r w:rsidR="00181DE6">
        <w:t xml:space="preserve"> </w:t>
      </w:r>
      <w:r>
        <w:t>na provozování</w:t>
      </w:r>
      <w:r w:rsidR="00143482">
        <w:t xml:space="preserve"> a </w:t>
      </w:r>
      <w:r>
        <w:t>organizování drážní dopravy, budou mít zdravotní</w:t>
      </w:r>
      <w:r w:rsidR="00143482">
        <w:t xml:space="preserve"> a </w:t>
      </w:r>
      <w:r>
        <w:t>odbornou</w:t>
      </w:r>
      <w:r w:rsidR="00181DE6">
        <w:t xml:space="preserve"> </w:t>
      </w:r>
      <w:r>
        <w:t>způsobilost vyžadovanou obecně závaznými právními předpisy</w:t>
      </w:r>
      <w:r w:rsidR="00143482">
        <w:t xml:space="preserve"> a </w:t>
      </w:r>
      <w:r>
        <w:t xml:space="preserve">příslušnými </w:t>
      </w:r>
      <w:r w:rsidR="00EE4D43">
        <w:t>Vnitř</w:t>
      </w:r>
      <w:r>
        <w:t>ními</w:t>
      </w:r>
      <w:r w:rsidR="00181DE6">
        <w:t xml:space="preserve"> </w:t>
      </w:r>
      <w:r>
        <w:t>předpisy Objednatele. Tuto skutečnost se Zhotovitel zavazuje Objednateli doložit před</w:t>
      </w:r>
      <w:r w:rsidR="00181DE6">
        <w:t xml:space="preserve"> </w:t>
      </w:r>
      <w:r>
        <w:t>zahájením prací na provádění Díla předložením kopií předmětných dokladů</w:t>
      </w:r>
      <w:r w:rsidR="00181DE6">
        <w:t xml:space="preserve"> </w:t>
      </w:r>
      <w:r>
        <w:t>způsobilosti, pokud tyto doklady již nepředložil dříve. Pokud doklady doložil, prokáže</w:t>
      </w:r>
      <w:r w:rsidR="00181DE6">
        <w:t xml:space="preserve"> </w:t>
      </w:r>
      <w:r>
        <w:t>na výzvu Objednatele bez zbytečného odkladu jejich aktualizaci.</w:t>
      </w:r>
      <w:r w:rsidR="00181DE6">
        <w:t xml:space="preserve"> </w:t>
      </w:r>
    </w:p>
    <w:p w14:paraId="180FDEF1" w14:textId="5027DB4B" w:rsidR="005F7CEA" w:rsidRPr="00073D8C" w:rsidRDefault="005F7CEA" w:rsidP="005F7CEA">
      <w:pPr>
        <w:pStyle w:val="Text1-1"/>
        <w:rPr>
          <w:strike/>
          <w:color w:val="FF0000"/>
        </w:rPr>
      </w:pPr>
      <w:r>
        <w:t>V případě zahraničních technických pracovníků</w:t>
      </w:r>
      <w:r w:rsidR="00143482">
        <w:t xml:space="preserve"> a </w:t>
      </w:r>
      <w:r>
        <w:t>pracovních sil, se Zhotovitel zavazuje</w:t>
      </w:r>
      <w:r w:rsidR="00181DE6">
        <w:t xml:space="preserve"> </w:t>
      </w:r>
      <w:r>
        <w:t>zajistit, aby jim byla udělena veškerá příslušná povolení</w:t>
      </w:r>
      <w:r w:rsidR="00143482">
        <w:t xml:space="preserve"> k </w:t>
      </w:r>
      <w:r>
        <w:t>pobytu</w:t>
      </w:r>
      <w:r w:rsidR="00143482">
        <w:t xml:space="preserve"> a </w:t>
      </w:r>
      <w:r>
        <w:t>pracovní povolení,</w:t>
      </w:r>
      <w:r w:rsidR="00181DE6">
        <w:t xml:space="preserve"> </w:t>
      </w:r>
      <w:r>
        <w:t xml:space="preserve">pokud jsou taková povolení podle českého právního řádu nezbytná. </w:t>
      </w:r>
    </w:p>
    <w:p w14:paraId="33E87754" w14:textId="1AB08A39" w:rsidR="00181DE6" w:rsidRPr="00674EA8" w:rsidRDefault="005F7CEA" w:rsidP="005F7CEA">
      <w:pPr>
        <w:pStyle w:val="Text1-1"/>
      </w:pPr>
      <w:r>
        <w:t>Zhotovitel se zavazuje seznámit všechny své zaměstnance</w:t>
      </w:r>
      <w:r w:rsidR="00143482">
        <w:t xml:space="preserve"> s </w:t>
      </w:r>
      <w:r>
        <w:t>povinností podrobit se</w:t>
      </w:r>
      <w:r w:rsidR="00181DE6">
        <w:t xml:space="preserve"> </w:t>
      </w:r>
      <w:r>
        <w:t>kontrole prováděné Objednatelem, zda nejsou pod vlivem alkoholu nebo návykové</w:t>
      </w:r>
      <w:r w:rsidR="00181DE6">
        <w:t xml:space="preserve"> </w:t>
      </w:r>
      <w:r>
        <w:t>látky. K povinnosti seznámit</w:t>
      </w:r>
      <w:r w:rsidR="00143482">
        <w:t xml:space="preserve"> s </w:t>
      </w:r>
      <w:r>
        <w:t>touto povinností své zaměstnance zaváže Zhotovitel</w:t>
      </w:r>
      <w:r w:rsidR="00143482">
        <w:t xml:space="preserve"> i </w:t>
      </w:r>
      <w:r>
        <w:t>své Poddodavatele. Kontrola bude prováděna dechovou zkouškou na přítomnost</w:t>
      </w:r>
      <w:r w:rsidR="00181DE6">
        <w:t xml:space="preserve"> </w:t>
      </w:r>
      <w:r>
        <w:t>alkoholu</w:t>
      </w:r>
      <w:r w:rsidR="00143482">
        <w:t xml:space="preserve"> a </w:t>
      </w:r>
      <w:r>
        <w:t>slinným testem na přítomnost návykových látek. Kontrola bude prováděna</w:t>
      </w:r>
      <w:r w:rsidR="00181DE6">
        <w:t xml:space="preserve"> </w:t>
      </w:r>
      <w:r>
        <w:t>prostřednictvím osob Objednatele, určených</w:t>
      </w:r>
      <w:r w:rsidR="00143482">
        <w:t xml:space="preserve"> v </w:t>
      </w:r>
      <w:r>
        <w:t>příloze č.</w:t>
      </w:r>
      <w:r w:rsidR="009051EB">
        <w:t> </w:t>
      </w:r>
      <w:r>
        <w:t>6 Smlouvy. Pozitivní výsledek</w:t>
      </w:r>
      <w:r w:rsidR="00181DE6">
        <w:t xml:space="preserve"> </w:t>
      </w:r>
      <w:r>
        <w:t xml:space="preserve">ověření </w:t>
      </w:r>
      <w:r w:rsidRPr="00674EA8">
        <w:t>bude neprodleně oznámen Zhotoviteli. Náklady na vyšetření</w:t>
      </w:r>
      <w:r w:rsidR="00143482" w:rsidRPr="00674EA8">
        <w:t xml:space="preserve"> v </w:t>
      </w:r>
      <w:r w:rsidRPr="00674EA8">
        <w:t>případě</w:t>
      </w:r>
      <w:r w:rsidR="00181DE6" w:rsidRPr="00674EA8">
        <w:t xml:space="preserve"> </w:t>
      </w:r>
      <w:r w:rsidRPr="00674EA8">
        <w:t>pozitivního výsledku hradí Zhotovitel. V případě pozitivního výsledku kontroly nesmí</w:t>
      </w:r>
      <w:r w:rsidR="00181DE6" w:rsidRPr="00674EA8">
        <w:t xml:space="preserve"> </w:t>
      </w:r>
      <w:r w:rsidRPr="00674EA8">
        <w:t>dotčená osoba Zhotovitele pokračovat ve vykonávané činnosti</w:t>
      </w:r>
      <w:r w:rsidR="00143482" w:rsidRPr="00674EA8">
        <w:t xml:space="preserve"> a </w:t>
      </w:r>
      <w:r w:rsidRPr="00674EA8">
        <w:t>bude jí odebrán</w:t>
      </w:r>
      <w:r w:rsidR="00181DE6" w:rsidRPr="00674EA8">
        <w:t xml:space="preserve"> </w:t>
      </w:r>
      <w:r w:rsidRPr="00674EA8">
        <w:t>„Průkaz ke vstupu do objektů</w:t>
      </w:r>
      <w:r w:rsidR="00143482" w:rsidRPr="00674EA8">
        <w:t xml:space="preserve"> a </w:t>
      </w:r>
      <w:r w:rsidRPr="00674EA8">
        <w:t>provozované železniční dopravní cesty “. Kontrola</w:t>
      </w:r>
      <w:r w:rsidR="00181DE6" w:rsidRPr="00674EA8">
        <w:t xml:space="preserve"> </w:t>
      </w:r>
      <w:r w:rsidRPr="00674EA8">
        <w:t xml:space="preserve">bude prováděna </w:t>
      </w:r>
      <w:r w:rsidR="003F451A" w:rsidRPr="00674EA8">
        <w:t xml:space="preserve">v souladu se směrnicí </w:t>
      </w:r>
      <w:r w:rsidR="0021455F">
        <w:t>SŽDC</w:t>
      </w:r>
      <w:r w:rsidR="0021455F" w:rsidRPr="00674EA8">
        <w:t xml:space="preserve"> </w:t>
      </w:r>
      <w:r w:rsidR="00E37902" w:rsidRPr="00674EA8">
        <w:t>č.</w:t>
      </w:r>
      <w:r w:rsidR="0021455F">
        <w:t xml:space="preserve"> </w:t>
      </w:r>
      <w:r w:rsidR="00E37902" w:rsidRPr="00674EA8">
        <w:t>120</w:t>
      </w:r>
      <w:r w:rsidR="003F451A" w:rsidRPr="00674EA8">
        <w:t xml:space="preserve"> č.j.365</w:t>
      </w:r>
      <w:r w:rsidR="00706C16" w:rsidRPr="00674EA8">
        <w:t xml:space="preserve">03/2017-SŽDC-GŘ-010 z 3.11.2017 </w:t>
      </w:r>
      <w:r w:rsidRPr="00674EA8">
        <w:t xml:space="preserve">„Dodržování zákazu </w:t>
      </w:r>
      <w:r w:rsidR="003F451A" w:rsidRPr="00674EA8">
        <w:t xml:space="preserve">kouření, </w:t>
      </w:r>
      <w:r w:rsidRPr="00674EA8">
        <w:t>požívání alkoholických nápojů</w:t>
      </w:r>
      <w:r w:rsidR="00143482" w:rsidRPr="00674EA8">
        <w:t xml:space="preserve"> a </w:t>
      </w:r>
      <w:r w:rsidRPr="00674EA8">
        <w:t>užívání jiných návykových látek“</w:t>
      </w:r>
      <w:r w:rsidR="00143482" w:rsidRPr="00674EA8">
        <w:t xml:space="preserve"> v </w:t>
      </w:r>
      <w:r w:rsidRPr="00674EA8">
        <w:t>platném znění.</w:t>
      </w:r>
      <w:r w:rsidR="00181DE6" w:rsidRPr="00674EA8">
        <w:t xml:space="preserve"> </w:t>
      </w:r>
    </w:p>
    <w:p w14:paraId="783698B2" w14:textId="77777777" w:rsidR="005F7CEA" w:rsidRPr="00674EA8" w:rsidRDefault="005F7CEA" w:rsidP="00181DE6">
      <w:pPr>
        <w:pStyle w:val="Nadpis1-1"/>
      </w:pPr>
      <w:bookmarkStart w:id="20" w:name="_Toc151403308"/>
      <w:bookmarkStart w:id="21" w:name="_Toc157885600"/>
      <w:r w:rsidRPr="00674EA8">
        <w:t>PODDODAVATELÉ</w:t>
      </w:r>
      <w:bookmarkEnd w:id="20"/>
      <w:bookmarkEnd w:id="21"/>
    </w:p>
    <w:p w14:paraId="618CD3EE" w14:textId="77777777" w:rsidR="005F7CEA" w:rsidRDefault="005F7CEA" w:rsidP="005F7CEA">
      <w:pPr>
        <w:pStyle w:val="Text1-1"/>
      </w:pPr>
      <w:r w:rsidRPr="00674EA8">
        <w:t>Pokud si Objednatel</w:t>
      </w:r>
      <w:r w:rsidR="00143482" w:rsidRPr="00674EA8">
        <w:t xml:space="preserve"> v </w:t>
      </w:r>
      <w:r w:rsidRPr="00674EA8">
        <w:t>Zadávací dokumentaci vyhradil požadavek, že určitá věcně</w:t>
      </w:r>
      <w:r w:rsidR="00181DE6" w:rsidRPr="00674EA8">
        <w:t xml:space="preserve"> </w:t>
      </w:r>
      <w:r w:rsidRPr="00674EA8">
        <w:t xml:space="preserve">vymezená část předmětu </w:t>
      </w:r>
      <w:r>
        <w:t>plnění nesmí být plněna Poddodavatelem, zavazuje se</w:t>
      </w:r>
      <w:r w:rsidR="00181DE6">
        <w:t xml:space="preserve"> </w:t>
      </w:r>
      <w:r>
        <w:t>Zhotovitel, že minimálně</w:t>
      </w:r>
      <w:r w:rsidR="00143482">
        <w:t xml:space="preserve"> v </w:t>
      </w:r>
      <w:r>
        <w:t>takto vymezeném rozsahu provede Dílo vlastními</w:t>
      </w:r>
      <w:r w:rsidR="00181DE6">
        <w:t xml:space="preserve"> </w:t>
      </w:r>
      <w:r>
        <w:t>prostředky</w:t>
      </w:r>
      <w:r w:rsidR="00143482">
        <w:t xml:space="preserve"> s </w:t>
      </w:r>
      <w:r>
        <w:t>tím, že zbývající rozsah prací je oprávněn realizovat prostřednictvím</w:t>
      </w:r>
      <w:r w:rsidR="00181DE6">
        <w:t xml:space="preserve"> </w:t>
      </w:r>
      <w:r>
        <w:t>poddodávek výlučně za podmínek stanovených ve Smlouvě.</w:t>
      </w:r>
    </w:p>
    <w:p w14:paraId="72AB479F" w14:textId="77777777" w:rsidR="00181DE6" w:rsidRDefault="005F7CEA" w:rsidP="005F7CEA">
      <w:pPr>
        <w:pStyle w:val="Text1-1"/>
      </w:pPr>
      <w:r>
        <w:t>Zhotovitel se zavazuje smluvně zajistit, že jím vybraný Poddodavatel svoji část plnění</w:t>
      </w:r>
      <w:r w:rsidR="00143482">
        <w:t xml:space="preserve"> v </w:t>
      </w:r>
      <w:r>
        <w:t>rámci provádění Díla provede osobně</w:t>
      </w:r>
      <w:r w:rsidR="00143482">
        <w:t xml:space="preserve"> a </w:t>
      </w:r>
      <w:r>
        <w:t>nepřevede ji na dalšího Poddodavatele ani ji ve</w:t>
      </w:r>
      <w:r w:rsidR="00181DE6">
        <w:t xml:space="preserve"> </w:t>
      </w:r>
      <w:r>
        <w:t>smyslu ust. § 2589 občanského zákoníku nenechá provést dalším Poddodavatelem pod</w:t>
      </w:r>
      <w:r w:rsidR="00181DE6">
        <w:t xml:space="preserve"> </w:t>
      </w:r>
      <w:r>
        <w:t>svým osobním vedením. S ohledem na ust. § 1769 občanského zákoníku smluvní</w:t>
      </w:r>
      <w:r w:rsidR="00181DE6">
        <w:t xml:space="preserve"> </w:t>
      </w:r>
      <w:r>
        <w:t>strany prohlašují, že tato povinnost Poddodavatele není sjednávána jako plnění třetí</w:t>
      </w:r>
      <w:r w:rsidR="00181DE6">
        <w:t xml:space="preserve"> </w:t>
      </w:r>
      <w:r>
        <w:t>osoby ve smyslu uvedeného zákonného ustanovení. Zhotovitel se zavazuje zajistit</w:t>
      </w:r>
      <w:r w:rsidR="00181DE6">
        <w:t xml:space="preserve"> </w:t>
      </w:r>
      <w:r>
        <w:t>plnění této povinnosti tak, že neuzavře smlouvu</w:t>
      </w:r>
      <w:r w:rsidR="00143482">
        <w:t xml:space="preserve"> s </w:t>
      </w:r>
      <w:r>
        <w:t>žádným Poddodavatelem, který se</w:t>
      </w:r>
      <w:r w:rsidR="00143482">
        <w:t xml:space="preserve"> k </w:t>
      </w:r>
      <w:r>
        <w:t>této povinnosti nezaváže. Zhotovitel je oprávněn provádět prostřednictvím</w:t>
      </w:r>
      <w:r w:rsidR="00181DE6">
        <w:t xml:space="preserve"> </w:t>
      </w:r>
      <w:r>
        <w:t>Poddodavatele jen takové plnění Smlouvy, které je pro příslušného Poddodavatele</w:t>
      </w:r>
      <w:r w:rsidR="00181DE6">
        <w:t xml:space="preserve"> </w:t>
      </w:r>
      <w:r>
        <w:t>uvedeno</w:t>
      </w:r>
      <w:r w:rsidR="00143482">
        <w:t xml:space="preserve"> v </w:t>
      </w:r>
      <w:r>
        <w:t>příloze č. 8 Smlouvy.</w:t>
      </w:r>
      <w:r w:rsidR="00181DE6">
        <w:t xml:space="preserve"> </w:t>
      </w:r>
    </w:p>
    <w:p w14:paraId="5E44534E" w14:textId="3285AAD3" w:rsidR="00CE0A09" w:rsidRDefault="00CE0A09" w:rsidP="005F7CEA">
      <w:pPr>
        <w:pStyle w:val="Text1-1"/>
      </w:pPr>
      <w:r>
        <w:t>Variantní ustanovení podle typu financování:</w:t>
      </w:r>
    </w:p>
    <w:p w14:paraId="689BB40C" w14:textId="46633102" w:rsidR="0021455F" w:rsidRDefault="00CE0A09" w:rsidP="00CE0A09">
      <w:pPr>
        <w:pStyle w:val="Text1-2"/>
      </w:pPr>
      <w:r w:rsidRPr="00465837">
        <w:rPr>
          <w:b/>
          <w:bCs/>
        </w:rPr>
        <w:t>[IG a Podlimitní jmenovité akce/stavby]</w:t>
      </w:r>
      <w:r>
        <w:t xml:space="preserve"> </w:t>
      </w:r>
      <w:r w:rsidR="0021455F">
        <w:t xml:space="preserve">Ustanovení předchozího odst. 7.2 se nepoužije v případě, kdy je třeba k provedení části objektu (SO/PS) speciálních činností nebo zařízení, které představují pouze dílčí a doplňující část </w:t>
      </w:r>
      <w:r w:rsidR="0021455F">
        <w:lastRenderedPageBreak/>
        <w:t xml:space="preserve">plnění dotčeného provozního souboru nebo stavebního objektu, přičemž budou ohledně tohoto dalšího poddodavatele splněny požadavky těchto Obchodních podmínek, které se vztahují na Poddodavatele Zhotovitele. Rozhodující část plnění </w:t>
      </w:r>
      <w:r w:rsidR="0084683F">
        <w:t>SO/PS</w:t>
      </w:r>
      <w:r w:rsidR="0021455F">
        <w:t xml:space="preserve"> musí být provedena vlastními prostředky původního Poddodavatele. V takovém případě musí Zhotovitel předem písemně oznámit TDS název takového poddodavatele spolu s identifikací plnění, které má tento další poddodavatel realizovat. Takový další poddodavatel se považuje za schváleného, pokud TDS do pěti pracovních dnů nově navrhovaného dalšího poddodavatele, i bez uvedení důvodů, neodmítne. Pokud TDS takto oznámeného dalšího poddodavatele odmítne, nesmí se tento odmítnutý poddodavatel žádným způsobem podílet na plnění Díla dle Smlouvy. Nepožaduje se přitom, aby Zhotovitel oznamoval Objednateli jako své Poddodavatele osoby, které budou pouze dodávat materiál a/nebo zařízení nebo </w:t>
      </w:r>
      <w:r w:rsidR="004710D5">
        <w:t xml:space="preserve">zajišťovat pro Zhotovitele dopravu na staveniště, nebo </w:t>
      </w:r>
      <w:r w:rsidR="0021455F">
        <w:t>poskytovat služby, jejichž součástí není provádění vlastních stavebních prací na Díle nebo Části Díla.</w:t>
      </w:r>
    </w:p>
    <w:p w14:paraId="7A7C1916" w14:textId="49CF8D5B" w:rsidR="00CE0A09" w:rsidRDefault="00CE0A09" w:rsidP="00B5558C">
      <w:pPr>
        <w:pStyle w:val="Text1-2"/>
      </w:pPr>
      <w:r w:rsidRPr="00465837">
        <w:rPr>
          <w:b/>
          <w:bCs/>
        </w:rPr>
        <w:t>[OUA + PR]</w:t>
      </w:r>
      <w:r w:rsidR="001C7BA9">
        <w:t xml:space="preserve"> NEOBSAZENO.</w:t>
      </w:r>
    </w:p>
    <w:p w14:paraId="609CC000" w14:textId="160FDACF" w:rsidR="005F7CEA" w:rsidRDefault="005F7CEA" w:rsidP="005F7CEA">
      <w:pPr>
        <w:pStyle w:val="Text1-1"/>
      </w:pPr>
      <w:r>
        <w:t>Vlastními prostředky ve smyslu tohoto článku se rozumí, že Zhotovitel musí disponovat</w:t>
      </w:r>
      <w:r w:rsidR="006244DB">
        <w:t xml:space="preserve"> </w:t>
      </w:r>
      <w:r>
        <w:t>stroji</w:t>
      </w:r>
      <w:r w:rsidR="00143482">
        <w:t xml:space="preserve"> a </w:t>
      </w:r>
      <w:r>
        <w:t>zařízeními, materiály</w:t>
      </w:r>
      <w:r w:rsidR="0021455F">
        <w:t>,</w:t>
      </w:r>
      <w:r w:rsidR="00143482">
        <w:t> </w:t>
      </w:r>
      <w:r>
        <w:t>lidskými</w:t>
      </w:r>
      <w:r w:rsidR="0021455F">
        <w:t xml:space="preserve"> a finančními</w:t>
      </w:r>
      <w:r>
        <w:t xml:space="preserve"> zdroji nezbytnými</w:t>
      </w:r>
      <w:r w:rsidR="00143482">
        <w:t xml:space="preserve"> k </w:t>
      </w:r>
      <w:r>
        <w:t>provedení příslušné Části</w:t>
      </w:r>
      <w:r w:rsidR="006244DB">
        <w:t xml:space="preserve"> </w:t>
      </w:r>
      <w:r>
        <w:t>Díla. Pod pojmem disponovat se pro účely tohoto článku rozumí, že Zhotovitel nebo</w:t>
      </w:r>
      <w:r w:rsidR="006244DB">
        <w:t xml:space="preserve"> </w:t>
      </w:r>
      <w:r>
        <w:t>osoby tvořící</w:t>
      </w:r>
      <w:r w:rsidR="00143482">
        <w:t xml:space="preserve"> s </w:t>
      </w:r>
      <w:r>
        <w:t>ním koncern (ve smyslu ust. § 79 zákona č. 90/2012 Sb.,</w:t>
      </w:r>
      <w:r w:rsidR="00143482">
        <w:t xml:space="preserve"> o </w:t>
      </w:r>
      <w:r>
        <w:t>obchodních</w:t>
      </w:r>
      <w:r w:rsidR="006244DB">
        <w:t xml:space="preserve"> </w:t>
      </w:r>
      <w:r>
        <w:t>společnostech</w:t>
      </w:r>
      <w:r w:rsidR="00143482">
        <w:t xml:space="preserve"> a </w:t>
      </w:r>
      <w:r>
        <w:t>družstvech</w:t>
      </w:r>
      <w:r w:rsidR="000F6CB9">
        <w:t>, ve znění pozdějších předpisů</w:t>
      </w:r>
      <w:r>
        <w:t>) mají stroje, zařízení</w:t>
      </w:r>
      <w:r w:rsidR="00143482">
        <w:t xml:space="preserve"> a </w:t>
      </w:r>
      <w:r>
        <w:t>materiály ve vlastnictví nebo jsou</w:t>
      </w:r>
      <w:r w:rsidR="006244DB">
        <w:t xml:space="preserve"> </w:t>
      </w:r>
      <w:r>
        <w:t>oprávněni</w:t>
      </w:r>
      <w:r w:rsidR="00143482">
        <w:t xml:space="preserve"> s </w:t>
      </w:r>
      <w:r>
        <w:t>nimi nakládat na základě jiného právního důvodu</w:t>
      </w:r>
      <w:r w:rsidR="00143482">
        <w:t xml:space="preserve"> a </w:t>
      </w:r>
      <w:r>
        <w:t>lidské zdroje má</w:t>
      </w:r>
      <w:r w:rsidR="006244DB">
        <w:t xml:space="preserve"> </w:t>
      </w:r>
      <w:r>
        <w:t>Zhotovitel zajištěné osobami, které jsou ke Zhotoviteli nebo osobám tvořícím se</w:t>
      </w:r>
      <w:r w:rsidR="006244DB">
        <w:t xml:space="preserve"> </w:t>
      </w:r>
      <w:r>
        <w:t>Zhotovitelem koncern</w:t>
      </w:r>
      <w:r w:rsidR="00143482">
        <w:t xml:space="preserve"> v </w:t>
      </w:r>
      <w:r>
        <w:t>pracovněprávním vztahu. Za práce provedené vlastními</w:t>
      </w:r>
      <w:r w:rsidR="006244DB">
        <w:t xml:space="preserve"> </w:t>
      </w:r>
      <w:r>
        <w:t>prostředky se považují</w:t>
      </w:r>
      <w:r w:rsidR="00143482">
        <w:t xml:space="preserve"> i </w:t>
      </w:r>
      <w:r>
        <w:t>práce provedené osobami, které společně se Zhotovitelem</w:t>
      </w:r>
      <w:r w:rsidR="006244DB">
        <w:t xml:space="preserve"> </w:t>
      </w:r>
      <w:r>
        <w:t>tvoří koncern</w:t>
      </w:r>
      <w:r w:rsidR="000F6CB9">
        <w:t>, jestliže tyto osoby nepodaly v témže výběrovém řízení nabídku samostatně nebo společně s jinými dodavateli a splňují základní způsobilost podle § 74 ZZVZ</w:t>
      </w:r>
      <w:r>
        <w:t>. Příslušnost těchto osob ke koncernu musí Zhotovitel prokázat. Na osoby</w:t>
      </w:r>
      <w:r w:rsidR="006244DB">
        <w:t xml:space="preserve"> </w:t>
      </w:r>
      <w:r>
        <w:t>tvořící se Zhotovitelem koncern se přiměřeně vztahují povinnosti Poddodavatelů</w:t>
      </w:r>
      <w:r w:rsidR="00143482">
        <w:t xml:space="preserve"> a </w:t>
      </w:r>
      <w:r>
        <w:t>Zhotovitel je oprávněn užít při provádění Díla pouze těch členů koncernu, kteří se</w:t>
      </w:r>
      <w:r w:rsidR="00143482">
        <w:t xml:space="preserve"> k </w:t>
      </w:r>
      <w:r>
        <w:t>plnění takovýchto povinností zaváží stejným způsobem, jako Poddodavatelé.</w:t>
      </w:r>
    </w:p>
    <w:p w14:paraId="787EA8BF" w14:textId="77777777" w:rsidR="005F7CEA" w:rsidRDefault="005F7CEA" w:rsidP="005F7CEA">
      <w:pPr>
        <w:pStyle w:val="Text1-1"/>
      </w:pPr>
      <w:r>
        <w:t>Zhotovitel bude odpovídat za plnění všech svých Poddodavatelů</w:t>
      </w:r>
      <w:r w:rsidR="00143482">
        <w:t xml:space="preserve"> a </w:t>
      </w:r>
      <w:r>
        <w:t>škodu jimi</w:t>
      </w:r>
      <w:r w:rsidR="006244DB">
        <w:t xml:space="preserve"> </w:t>
      </w:r>
      <w:r>
        <w:t>způsobenou, stejně jako by šlo</w:t>
      </w:r>
      <w:r w:rsidR="00143482">
        <w:t xml:space="preserve"> o </w:t>
      </w:r>
      <w:r>
        <w:t>jednání Zhotovitele nebo jím způsobenou škodu.</w:t>
      </w:r>
      <w:r w:rsidR="006244DB">
        <w:t xml:space="preserve"> </w:t>
      </w:r>
      <w:r>
        <w:t>Pokud není stanoveno jinak:</w:t>
      </w:r>
    </w:p>
    <w:p w14:paraId="2E1CA50B" w14:textId="77777777" w:rsidR="006244DB" w:rsidRDefault="005F7CEA" w:rsidP="006244DB">
      <w:pPr>
        <w:pStyle w:val="Text1-2"/>
      </w:pPr>
      <w:r>
        <w:t>Zhotovitel je bez dalšího oprávněn plnit pomocí Poddodavatelů, kteří jsou</w:t>
      </w:r>
      <w:r w:rsidR="006244DB">
        <w:t xml:space="preserve"> </w:t>
      </w:r>
      <w:r>
        <w:t>uvedeni</w:t>
      </w:r>
      <w:r w:rsidR="00143482">
        <w:t xml:space="preserve"> v </w:t>
      </w:r>
      <w:r>
        <w:t>příloze č. 8 Smlouvy,</w:t>
      </w:r>
      <w:r w:rsidR="00143482">
        <w:t xml:space="preserve"> a </w:t>
      </w:r>
      <w:r>
        <w:t>to</w:t>
      </w:r>
      <w:r w:rsidR="00143482">
        <w:t xml:space="preserve"> v </w:t>
      </w:r>
      <w:r>
        <w:t>rozsahu plnění tam uvedeném;</w:t>
      </w:r>
    </w:p>
    <w:p w14:paraId="1BF46200" w14:textId="18856990" w:rsidR="005F7CEA" w:rsidRDefault="00283B13" w:rsidP="006244DB">
      <w:pPr>
        <w:pStyle w:val="Text1-2"/>
      </w:pPr>
      <w:r w:rsidRPr="004B5475">
        <w:t>Poddodavatelé uvedení v příloze č. 8 Smlouvy, jejich podíl v % na provádění Díla nebo předmět jejich poddodávky je možné v průběhu provádění Díla měnit nebo doplňovat pouze dodatkem ke Smlouvě</w:t>
      </w:r>
      <w:r>
        <w:t xml:space="preserve">; nezbytnou podmínkou pro změnu Poddodavatele, prostřednictvím kterého </w:t>
      </w:r>
      <w:r w:rsidR="00DF37E0">
        <w:t xml:space="preserve">byla prokazována </w:t>
      </w:r>
      <w:r w:rsidR="00DF37E0" w:rsidRPr="00DF37E0">
        <w:t>kvalifikace či jiné podmínky (včetně podmínek součinnosti před podpisem Smlouvy) v rámci výběrového řízení nebo při podání žádosti v rámci Systému ve vztahu k</w:t>
      </w:r>
      <w:r w:rsidR="00DF37E0">
        <w:t> </w:t>
      </w:r>
      <w:r w:rsidR="00DF37E0" w:rsidRPr="00DF37E0">
        <w:t>Dílu</w:t>
      </w:r>
      <w:r w:rsidR="00CD06A6" w:rsidRPr="00D255A0">
        <w:rPr>
          <w:rStyle w:val="normaltextrun"/>
          <w:shd w:val="clear" w:color="auto" w:fill="FFFFFF"/>
        </w:rPr>
        <w:t>,</w:t>
      </w:r>
      <w:r w:rsidRPr="007900F2">
        <w:t xml:space="preserve"> je, že Zhotovitel jako součást žádosti o schválení předloží pro takto nově schvalovaného Poddodavatele kopie dokladů, jimiž prokáže, že tento nový Poddodavatel splňuje </w:t>
      </w:r>
      <w:r w:rsidR="00DF37E0">
        <w:t>příslušné podmínky alespoň</w:t>
      </w:r>
      <w:r w:rsidR="00DF37E0" w:rsidRPr="007900F2">
        <w:t xml:space="preserve"> </w:t>
      </w:r>
      <w:r w:rsidRPr="007900F2">
        <w:t xml:space="preserve">v rozsahu, v jakém </w:t>
      </w:r>
      <w:r w:rsidR="00DF37E0">
        <w:t>je splnil nahrazovaný Poddodavatel</w:t>
      </w:r>
      <w:r w:rsidRPr="007900F2">
        <w:t xml:space="preserv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w:t>
      </w:r>
      <w:r>
        <w:t>při podání žádosti o zařazení do Systému</w:t>
      </w:r>
      <w:r w:rsidDel="00E15615">
        <w:t xml:space="preserve"> </w:t>
      </w:r>
      <w:r>
        <w:t xml:space="preserve">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3BE21BBC" w14:textId="77777777" w:rsidR="00B245A6" w:rsidRDefault="005F7CEA" w:rsidP="006244DB">
      <w:pPr>
        <w:pStyle w:val="Text1-2"/>
      </w:pPr>
      <w:r>
        <w:lastRenderedPageBreak/>
        <w:t>Zhotovitel oznámí TDS nejméně</w:t>
      </w:r>
      <w:r w:rsidR="00B245A6">
        <w:t>:</w:t>
      </w:r>
    </w:p>
    <w:p w14:paraId="10E4E884" w14:textId="179EEAD2" w:rsidR="00F837BA" w:rsidRDefault="00283B13" w:rsidP="00B245A6">
      <w:pPr>
        <w:pStyle w:val="Odrka1-4"/>
      </w:pPr>
      <w:r>
        <w:t>pět</w:t>
      </w:r>
      <w:r w:rsidR="005F7CEA">
        <w:t xml:space="preserve"> (</w:t>
      </w:r>
      <w:r>
        <w:t>5</w:t>
      </w:r>
      <w:r w:rsidR="005F7CEA">
        <w:t>)</w:t>
      </w:r>
      <w:r w:rsidR="00B245A6">
        <w:t xml:space="preserve"> dnů předem</w:t>
      </w:r>
      <w:r w:rsidR="00F837BA">
        <w:t xml:space="preserve"> v případě veřejných zakázek s předpokládanou hodnotou do 30 mil. Kč, nebo</w:t>
      </w:r>
    </w:p>
    <w:p w14:paraId="7620C951" w14:textId="46A32AD8" w:rsidR="00F837BA" w:rsidRDefault="24BA100D" w:rsidP="00B245A6">
      <w:pPr>
        <w:pStyle w:val="Odrka1-4"/>
      </w:pPr>
      <w:r>
        <w:t>dvacet jedna (21)</w:t>
      </w:r>
      <w:r w:rsidR="005F7CEA">
        <w:t xml:space="preserve"> dnů předem </w:t>
      </w:r>
      <w:r w:rsidR="00937AE9">
        <w:t>ve všech ostatních případech</w:t>
      </w:r>
    </w:p>
    <w:p w14:paraId="09606D06" w14:textId="053C51F5" w:rsidR="006244DB" w:rsidRDefault="005F7CEA" w:rsidP="00B5558C">
      <w:pPr>
        <w:pStyle w:val="Odrka1-4"/>
        <w:numPr>
          <w:ilvl w:val="0"/>
          <w:numId w:val="0"/>
        </w:numPr>
        <w:ind w:left="1531"/>
      </w:pPr>
      <w:r>
        <w:t>předpokládané</w:t>
      </w:r>
      <w:r w:rsidR="006244DB">
        <w:t xml:space="preserve"> </w:t>
      </w:r>
      <w:r>
        <w:t>datum zahájení každé poddodavatelské práce</w:t>
      </w:r>
      <w:r w:rsidR="00143482">
        <w:t xml:space="preserve"> a </w:t>
      </w:r>
      <w:r>
        <w:t>poté oznámí zahájení takové</w:t>
      </w:r>
      <w:r w:rsidR="006244DB">
        <w:t xml:space="preserve"> </w:t>
      </w:r>
      <w:r>
        <w:t>práce na Staveništi.</w:t>
      </w:r>
      <w:r w:rsidR="006244DB">
        <w:t xml:space="preserve"> </w:t>
      </w:r>
    </w:p>
    <w:p w14:paraId="53433C8C" w14:textId="4AE4249A" w:rsidR="005F7CEA" w:rsidRDefault="005F7CEA" w:rsidP="005F7CEA">
      <w:pPr>
        <w:pStyle w:val="Text1-1"/>
      </w:pPr>
      <w:r>
        <w:t>Zhotovitel se zavazuje, že Poddodavatel bude mít příslušná oprávnění</w:t>
      </w:r>
      <w:r w:rsidR="00143482">
        <w:t xml:space="preserve"> k </w:t>
      </w:r>
      <w:r>
        <w:t>provádění</w:t>
      </w:r>
      <w:r w:rsidR="006244DB">
        <w:t xml:space="preserve"> </w:t>
      </w:r>
      <w:r>
        <w:t>příslušných prací na Díle jako předmětu své činnosti nebo podnikání</w:t>
      </w:r>
      <w:r w:rsidR="00143482">
        <w:t xml:space="preserve"> a </w:t>
      </w:r>
      <w:r>
        <w:t>vybrané</w:t>
      </w:r>
      <w:r w:rsidR="006244DB">
        <w:t xml:space="preserve"> </w:t>
      </w:r>
      <w:r>
        <w:t>činnosti. Zhotovitel dále odpovídá za to, že Poddodavatel zajistí, aby vybrané práce na</w:t>
      </w:r>
      <w:r w:rsidR="006244DB">
        <w:t xml:space="preserve"> </w:t>
      </w:r>
      <w:r>
        <w:t>Díle,</w:t>
      </w:r>
      <w:r w:rsidR="00143482">
        <w:t xml:space="preserve"> k </w:t>
      </w:r>
      <w:r>
        <w:t>nimž je zapotřebí určitého oprávnění či dosaženého vzdělání byly prováděny</w:t>
      </w:r>
      <w:r w:rsidR="006244DB">
        <w:t xml:space="preserve"> </w:t>
      </w:r>
      <w:r>
        <w:t>fyzickými osobami, které mají</w:t>
      </w:r>
      <w:r w:rsidR="00143482">
        <w:t xml:space="preserve"> k </w:t>
      </w:r>
      <w:r>
        <w:t>výkonu těchto činností veškerá požadovaná oprávnění</w:t>
      </w:r>
      <w:r w:rsidR="00143482">
        <w:t xml:space="preserve"> a </w:t>
      </w:r>
      <w:r>
        <w:t>dosažené vzdělání. Zhotovitelem vybraný Poddodavatel musí mít</w:t>
      </w:r>
      <w:r w:rsidR="00143482">
        <w:t xml:space="preserve"> i </w:t>
      </w:r>
      <w:r>
        <w:t>všechna ostatní</w:t>
      </w:r>
      <w:r w:rsidR="006244DB">
        <w:t xml:space="preserve"> </w:t>
      </w:r>
      <w:r>
        <w:t>oprávnění vyžadovaná pro výkon činností spojených</w:t>
      </w:r>
      <w:r w:rsidR="00143482">
        <w:t xml:space="preserve"> s </w:t>
      </w:r>
      <w:r>
        <w:t>prováděním Díla, obecně</w:t>
      </w:r>
      <w:r w:rsidR="006244DB">
        <w:t xml:space="preserve"> </w:t>
      </w:r>
      <w:r>
        <w:t xml:space="preserve">závaznými právními předpisy, </w:t>
      </w:r>
      <w:r w:rsidR="00EE4D43">
        <w:t>Vnitř</w:t>
      </w:r>
      <w:r>
        <w:t>ními předpisy Objednatele nebo Smlouvou.</w:t>
      </w:r>
      <w:r w:rsidR="009051EB">
        <w:t xml:space="preserve"> </w:t>
      </w:r>
    </w:p>
    <w:p w14:paraId="11411472" w14:textId="74C5D9CF" w:rsidR="00B65707" w:rsidRDefault="00A0266E" w:rsidP="5A6CAD18">
      <w:pPr>
        <w:pStyle w:val="Text1-1"/>
        <w:rPr>
          <w:rFonts w:asciiTheme="minorHAnsi" w:eastAsiaTheme="minorEastAsia" w:hAnsiTheme="minorHAnsi"/>
        </w:rPr>
      </w:pPr>
      <w:r w:rsidRPr="00A0266E">
        <w:rPr>
          <w:rFonts w:asciiTheme="minorHAnsi" w:eastAsiaTheme="minorEastAsia" w:hAnsiTheme="minorHAnsi"/>
        </w:rPr>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54930E8" w14:textId="315DB140" w:rsidR="00804C52" w:rsidRDefault="00804C52" w:rsidP="5A6CAD18">
      <w:pPr>
        <w:pStyle w:val="Text1-1"/>
        <w:rPr>
          <w:rFonts w:asciiTheme="minorHAnsi" w:eastAsiaTheme="minorEastAsia" w:hAnsiTheme="minorHAnsi"/>
        </w:rPr>
      </w:pPr>
      <w:r w:rsidRPr="00804C52">
        <w:rPr>
          <w:rFonts w:asciiTheme="minorHAnsi" w:eastAsiaTheme="minorEastAsia" w:hAnsiTheme="minorHAnsi"/>
        </w:rPr>
        <w:t xml:space="preserve">Přestane-li některý z Poddodavatelů (uvedených v Příloze č. 8 Smlouvy) splňovat výše uvedené podmínky dle odst. </w:t>
      </w:r>
      <w:r>
        <w:rPr>
          <w:rFonts w:asciiTheme="minorHAnsi" w:eastAsiaTheme="minorEastAsia" w:hAnsiTheme="minorHAnsi"/>
        </w:rPr>
        <w:t>7.7</w:t>
      </w:r>
      <w:r w:rsidRPr="00804C52">
        <w:rPr>
          <w:rFonts w:asciiTheme="minorHAnsi" w:eastAsiaTheme="minorEastAsia" w:hAnsiTheme="minorHAnsi"/>
        </w:rPr>
        <w:t xml:space="preserve"> </w:t>
      </w:r>
      <w:r>
        <w:rPr>
          <w:rFonts w:asciiTheme="minorHAnsi" w:eastAsiaTheme="minorEastAsia" w:hAnsiTheme="minorHAnsi"/>
        </w:rPr>
        <w:t>Obchodních podmínek</w:t>
      </w:r>
      <w:r w:rsidRPr="00804C52">
        <w:rPr>
          <w:rFonts w:asciiTheme="minorHAnsi" w:eastAsiaTheme="minorEastAsia" w:hAnsiTheme="minorHAnsi"/>
        </w:rPr>
        <w:t>, oznámí Zhotovitel tuto skutečnost bez zbytečného odkladu, nejpozději však do 3 pracovních dnů ode dne, kdy Poddodavatel přestal splňovat výše uvedené podmínky, Objednateli.</w:t>
      </w:r>
    </w:p>
    <w:p w14:paraId="6BD392F0" w14:textId="4A14BC32" w:rsidR="008F0906" w:rsidRDefault="008F0906" w:rsidP="5A6CAD18">
      <w:pPr>
        <w:pStyle w:val="Text1-1"/>
        <w:rPr>
          <w:rFonts w:asciiTheme="minorHAnsi" w:eastAsiaTheme="minorEastAsia" w:hAnsiTheme="minorHAnsi"/>
        </w:rPr>
      </w:pPr>
      <w:r w:rsidRPr="008F0906">
        <w:rPr>
          <w:rFonts w:asciiTheme="minorHAnsi" w:eastAsiaTheme="minorEastAsia" w:hAnsiTheme="minorHAnsi"/>
        </w:rPr>
        <w:t xml:space="preserve">Objednatel může požadovat nahrazení Poddodavatele, který přestal splňovat podmínky dle odst. </w:t>
      </w:r>
      <w:r w:rsidR="00EC62B3">
        <w:rPr>
          <w:rFonts w:asciiTheme="minorHAnsi" w:eastAsiaTheme="minorEastAsia" w:hAnsiTheme="minorHAnsi"/>
        </w:rPr>
        <w:t>7.5.2</w:t>
      </w:r>
      <w:r w:rsidRPr="008F0906">
        <w:rPr>
          <w:rFonts w:asciiTheme="minorHAnsi" w:eastAsiaTheme="minorEastAsia" w:hAnsiTheme="minorHAnsi"/>
        </w:rPr>
        <w:t xml:space="preserve"> </w:t>
      </w:r>
      <w:r w:rsidR="00EC62B3">
        <w:rPr>
          <w:rFonts w:asciiTheme="minorHAnsi" w:eastAsiaTheme="minorEastAsia" w:hAnsiTheme="minorHAnsi"/>
        </w:rPr>
        <w:t>Obchodních podmínek.</w:t>
      </w:r>
    </w:p>
    <w:p w14:paraId="672F64E9" w14:textId="5D208D46" w:rsidR="00C55F72" w:rsidRPr="00B5558C" w:rsidRDefault="00C55F72" w:rsidP="5A6CAD18">
      <w:pPr>
        <w:pStyle w:val="Text1-1"/>
        <w:rPr>
          <w:rFonts w:asciiTheme="minorHAnsi" w:eastAsiaTheme="minorEastAsia" w:hAnsiTheme="minorHAnsi"/>
        </w:rPr>
      </w:pPr>
      <w:proofErr w:type="gramStart"/>
      <w:r>
        <w:rPr>
          <w:rFonts w:asciiTheme="minorHAnsi" w:eastAsiaTheme="minorEastAsia" w:hAnsiTheme="minorHAnsi"/>
        </w:rPr>
        <w:t>U</w:t>
      </w:r>
      <w:r w:rsidRPr="00C55F72">
        <w:rPr>
          <w:rFonts w:asciiTheme="minorHAnsi" w:eastAsiaTheme="minorEastAsia" w:hAnsiTheme="minorHAnsi"/>
        </w:rPr>
        <w:t>káží</w:t>
      </w:r>
      <w:proofErr w:type="gramEnd"/>
      <w:r w:rsidRPr="00C55F72">
        <w:rPr>
          <w:rFonts w:asciiTheme="minorHAnsi" w:eastAsiaTheme="minorEastAsia" w:hAnsiTheme="minorHAnsi"/>
        </w:rPr>
        <w:t xml:space="preserve">-li se prohlášení Zhotovitele dle odstavce </w:t>
      </w:r>
      <w:r w:rsidR="00C10CD5">
        <w:rPr>
          <w:rFonts w:asciiTheme="minorHAnsi" w:eastAsiaTheme="minorEastAsia" w:hAnsiTheme="minorHAnsi"/>
        </w:rPr>
        <w:t>7.7</w:t>
      </w:r>
      <w:r w:rsidRPr="00C55F72">
        <w:rPr>
          <w:rFonts w:asciiTheme="minorHAnsi" w:eastAsiaTheme="minorEastAsia" w:hAnsiTheme="minorHAnsi"/>
        </w:rPr>
        <w:t xml:space="preserve"> </w:t>
      </w:r>
      <w:r w:rsidR="00C10CD5">
        <w:rPr>
          <w:rFonts w:asciiTheme="minorHAnsi" w:eastAsiaTheme="minorEastAsia" w:hAnsiTheme="minorHAnsi"/>
        </w:rPr>
        <w:t>Obchodních podmínek</w:t>
      </w:r>
      <w:r w:rsidRPr="00C55F72">
        <w:rPr>
          <w:rFonts w:asciiTheme="minorHAnsi" w:eastAsiaTheme="minorEastAsia" w:hAnsiTheme="minorHAnsi"/>
        </w:rPr>
        <w:t xml:space="preserve"> jako nepravdivá nebo poruší-li Zhotovitel svou oznamovací povinnost dle odstavce </w:t>
      </w:r>
      <w:r w:rsidR="00474948">
        <w:rPr>
          <w:rFonts w:asciiTheme="minorHAnsi" w:eastAsiaTheme="minorEastAsia" w:hAnsiTheme="minorHAnsi"/>
        </w:rPr>
        <w:t>7.8</w:t>
      </w:r>
      <w:r w:rsidR="00A20008">
        <w:rPr>
          <w:rFonts w:asciiTheme="minorHAnsi" w:eastAsiaTheme="minorEastAsia" w:hAnsiTheme="minorHAnsi"/>
        </w:rPr>
        <w:t xml:space="preserve"> Obchodních podmínek</w:t>
      </w:r>
      <w:r w:rsidRPr="00C55F72">
        <w:rPr>
          <w:rFonts w:asciiTheme="minorHAnsi" w:eastAsiaTheme="minorEastAsia" w:hAnsiTheme="minorHAnsi"/>
        </w:rPr>
        <w:t xml:space="preserve">, je Objednatel oprávněn odstoupit od Smlouvy. Zhotovitel je dále povinen zaplatit za každé jednotlivé porušení povinností dle předchozí věty, s výjimkou oznamovací povinnosti dle odstavce </w:t>
      </w:r>
      <w:r w:rsidR="00A20008">
        <w:rPr>
          <w:rFonts w:asciiTheme="minorHAnsi" w:eastAsiaTheme="minorEastAsia" w:hAnsiTheme="minorHAnsi"/>
        </w:rPr>
        <w:t>7.8 Obchodních podmínek</w:t>
      </w:r>
      <w:r w:rsidRPr="00C55F72">
        <w:rPr>
          <w:rFonts w:asciiTheme="minorHAnsi" w:eastAsiaTheme="minorEastAsia" w:hAnsiTheme="minorHAnsi"/>
        </w:rPr>
        <w:t xml:space="preserve">, smluvní pokutu ve výši 100.000 Kč. Zhotovitel je dále povinen zaplatit za každé jednotlivé porušení oznamovací povinnosti dle odstavce </w:t>
      </w:r>
      <w:r w:rsidR="00A20008">
        <w:rPr>
          <w:rFonts w:asciiTheme="minorHAnsi" w:eastAsiaTheme="minorEastAsia" w:hAnsiTheme="minorHAnsi"/>
        </w:rPr>
        <w:t>7.8</w:t>
      </w:r>
      <w:r w:rsidRPr="00C55F72">
        <w:rPr>
          <w:rFonts w:asciiTheme="minorHAnsi" w:eastAsiaTheme="minorEastAsia" w:hAnsiTheme="minorHAnsi"/>
        </w:rPr>
        <w:t xml:space="preserve"> </w:t>
      </w:r>
      <w:r w:rsidR="00A20008">
        <w:rPr>
          <w:rFonts w:asciiTheme="minorHAnsi" w:eastAsiaTheme="minorEastAsia" w:hAnsiTheme="minorHAnsi"/>
        </w:rPr>
        <w:t xml:space="preserve">Obchodních podmínek </w:t>
      </w:r>
      <w:r w:rsidRPr="00C55F72">
        <w:rPr>
          <w:rFonts w:asciiTheme="minorHAnsi" w:eastAsiaTheme="minorEastAsia" w:hAnsiTheme="minorHAnsi"/>
        </w:rPr>
        <w:t>smluvní pokutu ve výši 50.000 Kč.</w:t>
      </w:r>
    </w:p>
    <w:p w14:paraId="2673F142" w14:textId="03D804E9" w:rsidR="4AE41A9A" w:rsidRPr="00B5558C" w:rsidRDefault="4AE41A9A" w:rsidP="5A6CAD18">
      <w:pPr>
        <w:pStyle w:val="Text1-1"/>
        <w:rPr>
          <w:rFonts w:asciiTheme="minorHAnsi" w:eastAsiaTheme="minorEastAsia" w:hAnsiTheme="minorHAnsi"/>
        </w:rPr>
      </w:pPr>
      <w:r w:rsidRPr="00B5558C">
        <w:rPr>
          <w:rFonts w:asciiTheme="minorHAnsi" w:eastAsiaTheme="minorEastAsia" w:hAnsiTheme="minorHAnsi"/>
          <w:color w:val="333333"/>
        </w:rPr>
        <w:t>S ohledem na ust. § 1769 občanského zákoníku smluvní strany prohlašují, že povinnosti Poddodavatelů dle tohoto článku nejsou sjednávány jako plnění třetí osoby ve smyslu uvedeného zákonného ustanovení</w:t>
      </w:r>
      <w:r w:rsidRPr="5A6CAD18">
        <w:rPr>
          <w:rFonts w:asciiTheme="minorHAnsi" w:eastAsiaTheme="minorEastAsia" w:hAnsiTheme="minorHAnsi"/>
          <w:color w:val="333333"/>
        </w:rPr>
        <w:t>.</w:t>
      </w:r>
    </w:p>
    <w:p w14:paraId="557697A2" w14:textId="77777777" w:rsidR="005F7CEA" w:rsidRDefault="005F7CEA" w:rsidP="006244DB">
      <w:pPr>
        <w:pStyle w:val="Nadpis1-1"/>
      </w:pPr>
      <w:bookmarkStart w:id="22" w:name="_Toc151403309"/>
      <w:bookmarkStart w:id="23" w:name="_Toc157885601"/>
      <w:r>
        <w:t>BEZPEČNOST</w:t>
      </w:r>
      <w:bookmarkEnd w:id="22"/>
      <w:bookmarkEnd w:id="23"/>
    </w:p>
    <w:p w14:paraId="41A3F459" w14:textId="77777777" w:rsidR="005F7CEA" w:rsidRDefault="005F7CEA" w:rsidP="005F7CEA">
      <w:pPr>
        <w:pStyle w:val="Text1-1"/>
      </w:pPr>
      <w:r>
        <w:t>Zhotovitel se při provádění Díla zavazuje:</w:t>
      </w:r>
    </w:p>
    <w:p w14:paraId="49E1D3A5" w14:textId="77777777" w:rsidR="005F7CEA" w:rsidRDefault="005F7CEA" w:rsidP="006244DB">
      <w:pPr>
        <w:pStyle w:val="Text1-2"/>
      </w:pPr>
      <w:r>
        <w:t>dodržovat veškeré příslušné bezpečnostní předpisy,</w:t>
      </w:r>
    </w:p>
    <w:p w14:paraId="77814E8F" w14:textId="77777777" w:rsidR="005F7CEA" w:rsidRDefault="005F7CEA" w:rsidP="006244DB">
      <w:pPr>
        <w:pStyle w:val="Text1-2"/>
      </w:pPr>
      <w:r>
        <w:t>dbát na bezpečnost všech osob, které mají právo pobývat na Staveništi,</w:t>
      </w:r>
    </w:p>
    <w:p w14:paraId="36AFBA30" w14:textId="77777777" w:rsidR="005F7CEA" w:rsidRDefault="005F7CEA" w:rsidP="006244DB">
      <w:pPr>
        <w:pStyle w:val="Text1-2"/>
      </w:pPr>
      <w:r>
        <w:t>vynakládat přiměřené úsilí</w:t>
      </w:r>
      <w:r w:rsidR="00143482">
        <w:t xml:space="preserve"> k </w:t>
      </w:r>
      <w:r>
        <w:t>tomu, aby na Staveništi</w:t>
      </w:r>
      <w:r w:rsidR="00143482">
        <w:t xml:space="preserve"> a </w:t>
      </w:r>
      <w:r>
        <w:t>Díle nebyly zbytečné</w:t>
      </w:r>
      <w:r w:rsidR="006244DB">
        <w:t xml:space="preserve"> </w:t>
      </w:r>
      <w:r>
        <w:t>překážky,</w:t>
      </w:r>
      <w:r w:rsidR="00143482">
        <w:t xml:space="preserve"> a </w:t>
      </w:r>
      <w:r>
        <w:t>tak se zabránilo ohrožení přítomných osob,</w:t>
      </w:r>
    </w:p>
    <w:p w14:paraId="0E868F31" w14:textId="77777777" w:rsidR="005F7CEA" w:rsidRDefault="005F7CEA" w:rsidP="006244DB">
      <w:pPr>
        <w:pStyle w:val="Text1-2"/>
      </w:pPr>
      <w:r>
        <w:t>poskytovat oplocení, osvětlení, ostrahu</w:t>
      </w:r>
      <w:r w:rsidR="00143482">
        <w:t xml:space="preserve"> a </w:t>
      </w:r>
      <w:r>
        <w:t>hlídání Díla až do jeho dokončení</w:t>
      </w:r>
      <w:r w:rsidR="00143482">
        <w:t xml:space="preserve"> a </w:t>
      </w:r>
      <w:r>
        <w:t>převzetí Objednatelem podle článku 9 těchto Obchodních podmínek a</w:t>
      </w:r>
    </w:p>
    <w:p w14:paraId="5B3016C7" w14:textId="77777777" w:rsidR="006244DB" w:rsidRDefault="005F7CEA" w:rsidP="006244DB">
      <w:pPr>
        <w:pStyle w:val="Text1-2"/>
      </w:pPr>
      <w:r>
        <w:lastRenderedPageBreak/>
        <w:t>zajišťovat veškeré pomocné práce (včetně cest, chodníků, ochranných zařízení</w:t>
      </w:r>
      <w:r w:rsidR="00143482">
        <w:t xml:space="preserve"> a </w:t>
      </w:r>
      <w:r>
        <w:t>plotů), které mohou být nezbytné</w:t>
      </w:r>
      <w:r w:rsidR="00143482">
        <w:t xml:space="preserve"> z </w:t>
      </w:r>
      <w:r>
        <w:t>důvodů provádění Díla</w:t>
      </w:r>
      <w:r w:rsidR="00143482">
        <w:t xml:space="preserve"> a k </w:t>
      </w:r>
      <w:r>
        <w:t>užívání</w:t>
      </w:r>
      <w:r w:rsidR="00143482">
        <w:t xml:space="preserve"> a </w:t>
      </w:r>
      <w:r>
        <w:t>ochraně</w:t>
      </w:r>
      <w:r w:rsidR="006244DB">
        <w:t xml:space="preserve"> </w:t>
      </w:r>
      <w:r>
        <w:t>veřejnosti</w:t>
      </w:r>
      <w:r w:rsidR="00143482">
        <w:t xml:space="preserve"> a </w:t>
      </w:r>
      <w:r>
        <w:t>vlastníků</w:t>
      </w:r>
      <w:r w:rsidR="00143482">
        <w:t xml:space="preserve"> a </w:t>
      </w:r>
      <w:r>
        <w:t>nájemců přilehlých pozemků.</w:t>
      </w:r>
    </w:p>
    <w:p w14:paraId="5EE6B12C" w14:textId="77777777" w:rsidR="005F7CEA" w:rsidRDefault="005F7CEA" w:rsidP="005F7CEA">
      <w:pPr>
        <w:pStyle w:val="Text1-1"/>
      </w:pPr>
      <w:r>
        <w:t>Zhotovitel je povinen informovat Objednatele</w:t>
      </w:r>
      <w:r w:rsidR="00143482">
        <w:t xml:space="preserve"> o </w:t>
      </w:r>
      <w:r>
        <w:t>tom, zda podle předpokládaného</w:t>
      </w:r>
      <w:r w:rsidR="006244DB">
        <w:t xml:space="preserve"> </w:t>
      </w:r>
      <w:r>
        <w:t>plánu provádění Díla bude naplněna některá</w:t>
      </w:r>
      <w:r w:rsidR="00143482">
        <w:t xml:space="preserve"> z </w:t>
      </w:r>
      <w:r>
        <w:t>podmínek uvedených pod písm. a) nebo</w:t>
      </w:r>
      <w:r w:rsidR="006244DB">
        <w:t xml:space="preserve"> </w:t>
      </w:r>
      <w:r>
        <w:t>b) ust. § 15 odst. 1 zákona č. 309/2006 Sb.,</w:t>
      </w:r>
      <w:r w:rsidR="00143482">
        <w:t xml:space="preserve"> o </w:t>
      </w:r>
      <w:r>
        <w:t>zajištění dalších podmínek bezpečnosti</w:t>
      </w:r>
      <w:r w:rsidR="00143482">
        <w:t xml:space="preserve"> a </w:t>
      </w:r>
      <w:r>
        <w:t>ochrany zdraví při práci, ve znění pozdějších předpisů. O této skutečnosti je Zhotovitel</w:t>
      </w:r>
      <w:r w:rsidR="006244DB">
        <w:t xml:space="preserve"> </w:t>
      </w:r>
      <w:r>
        <w:t>povinen písemně informovat TDS,</w:t>
      </w:r>
      <w:r w:rsidR="00143482">
        <w:t xml:space="preserve"> a </w:t>
      </w:r>
      <w:r>
        <w:t>to bezprostředně po uzavření Smlouvy.</w:t>
      </w:r>
      <w:r w:rsidR="006244DB">
        <w:t xml:space="preserve"> </w:t>
      </w:r>
    </w:p>
    <w:p w14:paraId="5327DFDE" w14:textId="77777777" w:rsidR="005F7CEA" w:rsidRDefault="005F7CEA" w:rsidP="005F7CEA">
      <w:pPr>
        <w:pStyle w:val="Text1-1"/>
      </w:pPr>
      <w:r>
        <w:t xml:space="preserve">V případě, že </w:t>
      </w:r>
      <w:proofErr w:type="gramStart"/>
      <w:r>
        <w:t>bude</w:t>
      </w:r>
      <w:proofErr w:type="gramEnd"/>
      <w:r>
        <w:t xml:space="preserve"> byť jen určitá Část Díla prováděna více než jedním zhotovitelem,</w:t>
      </w:r>
      <w:r w:rsidR="006244DB">
        <w:t xml:space="preserve"> </w:t>
      </w:r>
      <w:r>
        <w:t>např. bude-li se jednat</w:t>
      </w:r>
      <w:r w:rsidR="00143482">
        <w:t xml:space="preserve"> o </w:t>
      </w:r>
      <w:r>
        <w:t>sdružení zhotovitelů nebo Zhotovitel přenechá</w:t>
      </w:r>
      <w:r w:rsidR="00143482">
        <w:t xml:space="preserve"> v </w:t>
      </w:r>
      <w:r>
        <w:t>souladu se</w:t>
      </w:r>
      <w:r w:rsidR="006244DB">
        <w:t xml:space="preserve"> </w:t>
      </w:r>
      <w:r>
        <w:t>Smlouvou určitou Část Díla</w:t>
      </w:r>
      <w:r w:rsidR="00143482">
        <w:t xml:space="preserve"> k </w:t>
      </w:r>
      <w:r>
        <w:t>realizaci Poddodavateli,</w:t>
      </w:r>
      <w:r w:rsidR="00143482">
        <w:t xml:space="preserve"> a </w:t>
      </w:r>
      <w:r>
        <w:t>na Staveništi budou působit</w:t>
      </w:r>
      <w:r w:rsidR="006244DB">
        <w:t xml:space="preserve"> </w:t>
      </w:r>
      <w:r>
        <w:t>současně zaměstnanci více než jednoho zhotovitele ve smyslu ust. § 14 odst. 1 zákona</w:t>
      </w:r>
      <w:r w:rsidR="006244DB">
        <w:t xml:space="preserve"> </w:t>
      </w:r>
      <w:r>
        <w:t>č. 309/2006 Sb.,</w:t>
      </w:r>
      <w:r w:rsidR="00143482">
        <w:t xml:space="preserve"> o </w:t>
      </w:r>
      <w:r>
        <w:t>zajištění dalších podmínek bezpečnosti</w:t>
      </w:r>
      <w:r w:rsidR="00143482">
        <w:t xml:space="preserve"> a </w:t>
      </w:r>
      <w:r>
        <w:t>ochrany zdraví při práci,</w:t>
      </w:r>
      <w:r w:rsidR="006244DB">
        <w:t xml:space="preserve"> v</w:t>
      </w:r>
      <w:r>
        <w:t>e</w:t>
      </w:r>
      <w:r w:rsidR="006244DB">
        <w:t xml:space="preserve"> </w:t>
      </w:r>
      <w:r>
        <w:t>znění pozdějších předpisů, je Zhotovitel povinen</w:t>
      </w:r>
      <w:r w:rsidR="00143482">
        <w:t xml:space="preserve"> v </w:t>
      </w:r>
      <w:r>
        <w:t>takovém případě informovat</w:t>
      </w:r>
      <w:r w:rsidR="006244DB">
        <w:t xml:space="preserve"> </w:t>
      </w:r>
      <w:r>
        <w:t>Objednatele</w:t>
      </w:r>
      <w:r w:rsidR="00143482">
        <w:t xml:space="preserve"> a </w:t>
      </w:r>
      <w:r>
        <w:t>současně</w:t>
      </w:r>
      <w:r w:rsidR="00143482">
        <w:t xml:space="preserve"> o </w:t>
      </w:r>
      <w:r>
        <w:t>této skutečnosti e-mailem informovat TDS,</w:t>
      </w:r>
      <w:r w:rsidR="00143482">
        <w:t xml:space="preserve"> a </w:t>
      </w:r>
      <w:r>
        <w:t>to</w:t>
      </w:r>
      <w:r w:rsidR="006244DB">
        <w:t xml:space="preserve"> </w:t>
      </w:r>
      <w:r>
        <w:t>bezprostředně po vzniku této skutečnosti.</w:t>
      </w:r>
    </w:p>
    <w:p w14:paraId="3BC41D4B" w14:textId="77777777" w:rsidR="005F7CEA" w:rsidRDefault="005F7CEA" w:rsidP="005F7CEA">
      <w:pPr>
        <w:pStyle w:val="Text1-1"/>
      </w:pPr>
      <w:r>
        <w:t>Objednatel určí</w:t>
      </w:r>
      <w:r w:rsidR="00143482">
        <w:t xml:space="preserve"> a </w:t>
      </w:r>
      <w:r>
        <w:t>smluvně zajistí potřebný počet Koordinátorů BOZP pro práci na</w:t>
      </w:r>
      <w:r w:rsidR="006244DB">
        <w:t xml:space="preserve"> </w:t>
      </w:r>
      <w:r>
        <w:t>Staveništi</w:t>
      </w:r>
      <w:r w:rsidR="00143482">
        <w:t xml:space="preserve"> a </w:t>
      </w:r>
      <w:r>
        <w:t>zavazuje se</w:t>
      </w:r>
      <w:r w:rsidR="00143482">
        <w:t xml:space="preserve"> o </w:t>
      </w:r>
      <w:r>
        <w:t>tom bezodkladně informovat Zhotovitele včetně uvedení</w:t>
      </w:r>
      <w:r w:rsidR="006244DB">
        <w:t xml:space="preserve"> </w:t>
      </w:r>
      <w:r>
        <w:t>kontaktních informací na Koordinátory BOZP. Zhotovitel se tímto zavazuje</w:t>
      </w:r>
      <w:r w:rsidR="00143482">
        <w:t xml:space="preserve"> k </w:t>
      </w:r>
      <w:r>
        <w:t>součinnosti</w:t>
      </w:r>
      <w:r w:rsidR="00143482">
        <w:t xml:space="preserve"> s </w:t>
      </w:r>
      <w:r>
        <w:t>Koordinátorem BOZP po celou dobu provádění Díla</w:t>
      </w:r>
      <w:r w:rsidR="00143482">
        <w:t xml:space="preserve"> a </w:t>
      </w:r>
      <w:r>
        <w:t>dále se zavazuje</w:t>
      </w:r>
      <w:r w:rsidR="006244DB">
        <w:t xml:space="preserve"> </w:t>
      </w:r>
      <w:r>
        <w:t>smluvně zavázat</w:t>
      </w:r>
      <w:r w:rsidR="00143482">
        <w:t xml:space="preserve"> k </w:t>
      </w:r>
      <w:r>
        <w:t>součinnosti</w:t>
      </w:r>
      <w:r w:rsidR="00143482">
        <w:t xml:space="preserve"> s </w:t>
      </w:r>
      <w:r>
        <w:t>Koordinátorem BOZP po celou dobu provádění Díla</w:t>
      </w:r>
      <w:r w:rsidR="00143482">
        <w:t xml:space="preserve"> i </w:t>
      </w:r>
      <w:r>
        <w:t>všechny své Poddodavatele.</w:t>
      </w:r>
    </w:p>
    <w:p w14:paraId="6DA49152" w14:textId="77777777" w:rsidR="005F7CEA" w:rsidRDefault="005F7CEA" w:rsidP="005F7CEA">
      <w:pPr>
        <w:pStyle w:val="Text1-1"/>
      </w:pPr>
      <w:r>
        <w:t>Zhotovitel vždy přijme všechna potřebná opatření</w:t>
      </w:r>
      <w:r w:rsidR="00143482">
        <w:t xml:space="preserve"> k </w:t>
      </w:r>
      <w:r>
        <w:t>ochraně zdraví</w:t>
      </w:r>
      <w:r w:rsidR="00143482">
        <w:t xml:space="preserve"> a </w:t>
      </w:r>
      <w:r>
        <w:t>bezpečnosti</w:t>
      </w:r>
      <w:r w:rsidR="006244DB">
        <w:t xml:space="preserve"> </w:t>
      </w:r>
      <w:r>
        <w:t>pracovníků Zhotovitele. Ve spolupráci</w:t>
      </w:r>
      <w:r w:rsidR="00143482">
        <w:t xml:space="preserve"> s </w:t>
      </w:r>
      <w:r>
        <w:t>místními zdravotnickými orgány Zhotovitel</w:t>
      </w:r>
      <w:r w:rsidR="006244DB">
        <w:t xml:space="preserve"> </w:t>
      </w:r>
      <w:r>
        <w:t>zajistí, aby byl na Staveništi</w:t>
      </w:r>
      <w:r w:rsidR="00143482">
        <w:t xml:space="preserve"> a </w:t>
      </w:r>
      <w:r>
        <w:t>ve všech kancelářích pracovníci Zhotovitele</w:t>
      </w:r>
      <w:r w:rsidR="00143482">
        <w:t xml:space="preserve"> a </w:t>
      </w:r>
      <w:r>
        <w:t>Objednatele vždy dosažitelný zdravotnický personál, zařízení první pomoci, ošetřovna</w:t>
      </w:r>
      <w:r w:rsidR="00143482">
        <w:t xml:space="preserve"> a </w:t>
      </w:r>
      <w:r>
        <w:t>záchranná služba</w:t>
      </w:r>
      <w:r w:rsidR="00143482">
        <w:t xml:space="preserve"> a </w:t>
      </w:r>
      <w:r>
        <w:t>aby byla učiněna vhodná opatření pro nutné sociální</w:t>
      </w:r>
      <w:r w:rsidR="00143482">
        <w:t xml:space="preserve"> a </w:t>
      </w:r>
      <w:r>
        <w:t>hygienické</w:t>
      </w:r>
      <w:r w:rsidR="006244DB">
        <w:t xml:space="preserve"> </w:t>
      </w:r>
      <w:r>
        <w:t>požadavky</w:t>
      </w:r>
      <w:r w:rsidR="00143482">
        <w:t xml:space="preserve"> a </w:t>
      </w:r>
      <w:r>
        <w:t>pro prevenci epidemií.</w:t>
      </w:r>
    </w:p>
    <w:p w14:paraId="5D67F724" w14:textId="77777777" w:rsidR="005F7CEA" w:rsidRDefault="005F7CEA" w:rsidP="005F7CEA">
      <w:pPr>
        <w:pStyle w:val="Text1-1"/>
      </w:pPr>
      <w:r>
        <w:t>Zhotovitel zašle TDS podrobnosti</w:t>
      </w:r>
      <w:r w:rsidR="00143482">
        <w:t xml:space="preserve"> o </w:t>
      </w:r>
      <w:r>
        <w:t>každé nehodě neprodleně poté, co</w:t>
      </w:r>
      <w:r w:rsidR="00143482">
        <w:t xml:space="preserve"> k </w:t>
      </w:r>
      <w:r>
        <w:t>ní došlo.</w:t>
      </w:r>
      <w:r w:rsidR="006244DB">
        <w:t xml:space="preserve"> </w:t>
      </w:r>
      <w:r>
        <w:t>Zhotovitel bude uchovávat záznamy</w:t>
      </w:r>
      <w:r w:rsidR="00143482">
        <w:t xml:space="preserve"> a </w:t>
      </w:r>
      <w:r>
        <w:t>podávat zprávy týkající se ochrany zdraví,</w:t>
      </w:r>
      <w:r w:rsidR="006244DB">
        <w:t xml:space="preserve"> </w:t>
      </w:r>
      <w:r>
        <w:t>bezpečnosti</w:t>
      </w:r>
      <w:r w:rsidR="00143482">
        <w:t xml:space="preserve"> a </w:t>
      </w:r>
      <w:r>
        <w:t>zabezpečení osob</w:t>
      </w:r>
      <w:r w:rsidR="00143482">
        <w:t xml:space="preserve"> a </w:t>
      </w:r>
      <w:r>
        <w:t>škod na majetku podle toho, jak to bude TDS</w:t>
      </w:r>
      <w:r w:rsidR="006244DB">
        <w:t xml:space="preserve"> </w:t>
      </w:r>
      <w:r>
        <w:t>odůvodněně požadovat.</w:t>
      </w:r>
    </w:p>
    <w:p w14:paraId="7880FFC2" w14:textId="77777777" w:rsidR="005F7CEA" w:rsidRDefault="005F7CEA" w:rsidP="005F7CEA">
      <w:pPr>
        <w:pStyle w:val="Text1-1"/>
      </w:pPr>
      <w:r>
        <w:t>Zhotovitel bude po celou dobu provádění Díla přijímat veškerá odpovídající opatření</w:t>
      </w:r>
      <w:r w:rsidR="006244DB">
        <w:t xml:space="preserve"> </w:t>
      </w:r>
      <w:r>
        <w:t>pro prevenci jakéhokoliv nezákonného, výtržnického nebo neukázněného chování</w:t>
      </w:r>
      <w:r w:rsidR="006244DB">
        <w:t xml:space="preserve"> </w:t>
      </w:r>
      <w:r>
        <w:t>pracovníků Zhotovitele nebo mezi ním</w:t>
      </w:r>
      <w:r w:rsidR="00143482">
        <w:t xml:space="preserve"> a </w:t>
      </w:r>
      <w:r>
        <w:t>pro zajištění klidu</w:t>
      </w:r>
      <w:r w:rsidR="00143482">
        <w:t xml:space="preserve"> a </w:t>
      </w:r>
      <w:r>
        <w:t>ochrany osob</w:t>
      </w:r>
      <w:r w:rsidR="00143482">
        <w:t xml:space="preserve"> a </w:t>
      </w:r>
      <w:r>
        <w:t>majetku</w:t>
      </w:r>
      <w:r w:rsidR="006244DB">
        <w:t xml:space="preserve"> </w:t>
      </w:r>
      <w:r>
        <w:t>na Staveništi</w:t>
      </w:r>
      <w:r w:rsidR="00143482">
        <w:t xml:space="preserve"> a v </w:t>
      </w:r>
      <w:r>
        <w:t>jeho okolí.</w:t>
      </w:r>
    </w:p>
    <w:p w14:paraId="07E0B3F6" w14:textId="77777777" w:rsidR="005F7CEA" w:rsidRDefault="005F7CEA" w:rsidP="006244DB">
      <w:pPr>
        <w:pStyle w:val="Nadpis1-1"/>
      </w:pPr>
      <w:bookmarkStart w:id="24" w:name="_Toc151403310"/>
      <w:bookmarkStart w:id="25" w:name="_Toc157885602"/>
      <w:r>
        <w:t>PŘEDÁNÍ A PŘEVZETÍ DÍLA</w:t>
      </w:r>
      <w:bookmarkEnd w:id="24"/>
      <w:bookmarkEnd w:id="25"/>
    </w:p>
    <w:p w14:paraId="526488DB" w14:textId="18B1B844" w:rsidR="005F7CEA" w:rsidRDefault="005F7CEA" w:rsidP="005F7CEA">
      <w:pPr>
        <w:pStyle w:val="Text1-1"/>
      </w:pPr>
      <w:r>
        <w:t>Předání</w:t>
      </w:r>
      <w:r w:rsidR="00143482">
        <w:t xml:space="preserve"> a </w:t>
      </w:r>
      <w:r>
        <w:t>převzetí Díla bude probíhat postupně po jednotlivých Částech Díla</w:t>
      </w:r>
      <w:r w:rsidR="00143482">
        <w:t xml:space="preserve"> v </w:t>
      </w:r>
      <w:r>
        <w:t>souladu</w:t>
      </w:r>
      <w:r w:rsidR="00143482">
        <w:t xml:space="preserve"> s </w:t>
      </w:r>
      <w:r>
        <w:t>Harmonogramem postupu prací</w:t>
      </w:r>
      <w:r w:rsidR="00143482">
        <w:t xml:space="preserve"> a </w:t>
      </w:r>
      <w:r>
        <w:t>tímto článkem.</w:t>
      </w:r>
    </w:p>
    <w:p w14:paraId="75E32501" w14:textId="77777777" w:rsidR="005F7CEA" w:rsidRDefault="005F7CEA" w:rsidP="005F7CEA">
      <w:pPr>
        <w:pStyle w:val="Text1-1"/>
      </w:pPr>
      <w:r>
        <w:t>Zhotovitel se zavazuje</w:t>
      </w:r>
      <w:r w:rsidR="00143482">
        <w:t xml:space="preserve"> v </w:t>
      </w:r>
      <w:r>
        <w:t>dostatečném předstihu, aby byl schopen dokončit příslušnou</w:t>
      </w:r>
      <w:r w:rsidR="006244DB">
        <w:t xml:space="preserve"> </w:t>
      </w:r>
      <w:r>
        <w:t>Část Díla</w:t>
      </w:r>
      <w:r w:rsidR="00143482">
        <w:t xml:space="preserve"> v </w:t>
      </w:r>
      <w:r>
        <w:t>termínu dle Harmonogramu postupu prací, oznámit TDS termín, ve kterém</w:t>
      </w:r>
      <w:r w:rsidR="006244DB">
        <w:t xml:space="preserve"> </w:t>
      </w:r>
      <w:r>
        <w:t>bude připraven provést přejímací zkoušky Části Díla. Není-li mezi TDS</w:t>
      </w:r>
      <w:r w:rsidR="00143482">
        <w:t xml:space="preserve"> a </w:t>
      </w:r>
      <w:r>
        <w:t>Zhotovitelem</w:t>
      </w:r>
      <w:r w:rsidR="006244DB">
        <w:t xml:space="preserve"> </w:t>
      </w:r>
      <w:r>
        <w:t>dohodnuto jinak, budou přejímací zkoušky provedeny do čtrnácti (14) dnů po tomto</w:t>
      </w:r>
      <w:r w:rsidR="006244DB">
        <w:t xml:space="preserve"> </w:t>
      </w:r>
      <w:r>
        <w:t>datu</w:t>
      </w:r>
      <w:r w:rsidR="00143482">
        <w:t xml:space="preserve"> v </w:t>
      </w:r>
      <w:r>
        <w:t>den nebo ve dnech, kdy to nařídí TDS. TDS</w:t>
      </w:r>
      <w:r w:rsidR="00143482">
        <w:t xml:space="preserve"> o </w:t>
      </w:r>
      <w:r>
        <w:t>termínu přejímacích zkoušek</w:t>
      </w:r>
      <w:r w:rsidR="006244DB">
        <w:t xml:space="preserve"> </w:t>
      </w:r>
      <w:r>
        <w:t>vyrozumí Objednatele. Zhotovitel je oprávněn přizvat</w:t>
      </w:r>
      <w:r w:rsidR="00143482">
        <w:t xml:space="preserve"> k </w:t>
      </w:r>
      <w:r>
        <w:t>přejímce Díla nebo Části Díla</w:t>
      </w:r>
      <w:r w:rsidR="006244DB">
        <w:t xml:space="preserve"> </w:t>
      </w:r>
      <w:r>
        <w:t>své Poddodavatele.</w:t>
      </w:r>
    </w:p>
    <w:p w14:paraId="260F8356" w14:textId="02C018E9" w:rsidR="005F7CEA" w:rsidRDefault="005F7CEA" w:rsidP="005F7CEA">
      <w:pPr>
        <w:pStyle w:val="Text1-1"/>
      </w:pPr>
      <w:r>
        <w:t>Zhotovitel</w:t>
      </w:r>
      <w:r w:rsidR="00143482">
        <w:t xml:space="preserve"> i </w:t>
      </w:r>
      <w:r>
        <w:t>Objednatel jsou oprávněni navrhnout TDS</w:t>
      </w:r>
      <w:r w:rsidR="00143482">
        <w:t xml:space="preserve"> a </w:t>
      </w:r>
      <w:r>
        <w:t>TDS je oprávněn</w:t>
      </w:r>
      <w:r w:rsidR="00143482">
        <w:t xml:space="preserve"> i </w:t>
      </w:r>
      <w:r>
        <w:t>bez jejich</w:t>
      </w:r>
      <w:r w:rsidR="006244DB">
        <w:t xml:space="preserve"> </w:t>
      </w:r>
      <w:r>
        <w:t>návrhu stanovit záznamem do stavebního deníku, aby byla předána pouze ucelená</w:t>
      </w:r>
      <w:r w:rsidR="006244DB">
        <w:t xml:space="preserve"> </w:t>
      </w:r>
      <w:r>
        <w:t>část Části Díla</w:t>
      </w:r>
      <w:r w:rsidR="00143482">
        <w:t xml:space="preserve"> s </w:t>
      </w:r>
      <w:r>
        <w:t>tím, že přejímací zkoušky takové části musí být provedeny</w:t>
      </w:r>
      <w:r w:rsidR="006244DB">
        <w:t xml:space="preserve"> </w:t>
      </w:r>
      <w:r>
        <w:t>tak, aby celá Část Díla byla provedena</w:t>
      </w:r>
      <w:r w:rsidR="00143482">
        <w:t xml:space="preserve"> v </w:t>
      </w:r>
      <w:r>
        <w:t>termínu dle Harmonogramu postupu prací. O</w:t>
      </w:r>
      <w:r w:rsidR="006244DB">
        <w:t xml:space="preserve"> </w:t>
      </w:r>
      <w:r>
        <w:t>předání</w:t>
      </w:r>
      <w:r w:rsidR="00143482">
        <w:t xml:space="preserve"> a </w:t>
      </w:r>
      <w:r>
        <w:t>převzetí takové části po provedení přejímacích zkoušek bude</w:t>
      </w:r>
      <w:r w:rsidR="006244DB">
        <w:t xml:space="preserve"> </w:t>
      </w:r>
      <w:r>
        <w:t>vyhotoven Zápis</w:t>
      </w:r>
      <w:r w:rsidR="00143482">
        <w:t xml:space="preserve"> o </w:t>
      </w:r>
      <w:r>
        <w:t>předání</w:t>
      </w:r>
      <w:r w:rsidR="00143482">
        <w:t xml:space="preserve"> a </w:t>
      </w:r>
      <w:r>
        <w:t>převzetí Díla</w:t>
      </w:r>
      <w:r w:rsidR="00143482">
        <w:t xml:space="preserve"> a </w:t>
      </w:r>
      <w:r>
        <w:t>takto předaná</w:t>
      </w:r>
      <w:r w:rsidR="00143482">
        <w:t xml:space="preserve"> a </w:t>
      </w:r>
      <w:r>
        <w:t>převzatá část již</w:t>
      </w:r>
      <w:r w:rsidR="006244DB">
        <w:t xml:space="preserve"> </w:t>
      </w:r>
      <w:r>
        <w:t xml:space="preserve">nebude předmětem přejímacích </w:t>
      </w:r>
      <w:r>
        <w:lastRenderedPageBreak/>
        <w:t>zkoušek příslušné Části Díla jako celku. V ostatním se</w:t>
      </w:r>
      <w:r w:rsidR="006244DB">
        <w:t xml:space="preserve"> </w:t>
      </w:r>
      <w:r>
        <w:t>na předání</w:t>
      </w:r>
      <w:r w:rsidR="00143482">
        <w:t xml:space="preserve"> a </w:t>
      </w:r>
      <w:r>
        <w:t>převzetí části přiměřeně použijí následující ustanovení.</w:t>
      </w:r>
    </w:p>
    <w:p w14:paraId="3C2E4A57" w14:textId="77777777" w:rsidR="005F7CEA" w:rsidRDefault="005F7CEA" w:rsidP="005F7CEA">
      <w:pPr>
        <w:pStyle w:val="Text1-1"/>
      </w:pPr>
      <w:r>
        <w:t>Zhotovitel se zavazuje provést přejímací zkoušky</w:t>
      </w:r>
      <w:r w:rsidR="00143482">
        <w:t xml:space="preserve"> v </w:t>
      </w:r>
      <w:r>
        <w:t>souladu</w:t>
      </w:r>
      <w:r w:rsidR="00143482">
        <w:t xml:space="preserve"> s </w:t>
      </w:r>
      <w:r>
        <w:t>těmito Obchodními</w:t>
      </w:r>
      <w:r w:rsidR="0091410C">
        <w:t xml:space="preserve"> </w:t>
      </w:r>
      <w:r>
        <w:t>podmínkami</w:t>
      </w:r>
      <w:r w:rsidR="00143482">
        <w:t xml:space="preserve"> a s </w:t>
      </w:r>
      <w:r>
        <w:t>podmínkami stanovenými</w:t>
      </w:r>
      <w:r w:rsidR="00143482">
        <w:t xml:space="preserve"> v </w:t>
      </w:r>
      <w:r>
        <w:t>Technických podmínkách</w:t>
      </w:r>
      <w:r w:rsidR="00143482">
        <w:t xml:space="preserve"> a </w:t>
      </w:r>
      <w:r>
        <w:t>předat TDS</w:t>
      </w:r>
      <w:r w:rsidR="0091410C">
        <w:t xml:space="preserve"> </w:t>
      </w:r>
      <w:r>
        <w:t>dokumentaci skutečného provedení</w:t>
      </w:r>
      <w:r w:rsidR="00143482">
        <w:t xml:space="preserve"> a </w:t>
      </w:r>
      <w:r>
        <w:t>příručku provozu</w:t>
      </w:r>
      <w:r w:rsidR="00143482">
        <w:t xml:space="preserve"> a </w:t>
      </w:r>
      <w:r>
        <w:t>údržby</w:t>
      </w:r>
      <w:r w:rsidR="00143482">
        <w:t xml:space="preserve"> v </w:t>
      </w:r>
      <w:r>
        <w:t>souladu</w:t>
      </w:r>
      <w:r w:rsidR="00143482">
        <w:t xml:space="preserve"> s </w:t>
      </w:r>
      <w:r>
        <w:t>Technickými podmínkami dostatečně podrobné tak, aby Objednatel mohl tuto Část</w:t>
      </w:r>
      <w:r w:rsidR="0091410C">
        <w:t xml:space="preserve"> </w:t>
      </w:r>
      <w:r>
        <w:t>Díla provozovat, udržovat, demontovat, znovu smontovat, upravovat</w:t>
      </w:r>
      <w:r w:rsidR="00143482">
        <w:t xml:space="preserve"> a </w:t>
      </w:r>
      <w:r>
        <w:t>opravovat.</w:t>
      </w:r>
    </w:p>
    <w:p w14:paraId="56E6CC1D" w14:textId="77777777" w:rsidR="005F7CEA" w:rsidRDefault="005F7CEA" w:rsidP="005F7CEA">
      <w:pPr>
        <w:pStyle w:val="Text1-1"/>
      </w:pPr>
      <w:r>
        <w:t>Zkoušky se řídí Obchodními podmínkami nebo příslušnými ustanoveními Technických</w:t>
      </w:r>
      <w:r w:rsidR="0091410C">
        <w:t xml:space="preserve"> </w:t>
      </w:r>
      <w:r>
        <w:t>podmínek. Pro zkoušky platí, není-li ve Smlouvě sjednáno jinak, že:</w:t>
      </w:r>
      <w:r w:rsidR="0091410C">
        <w:t xml:space="preserve"> </w:t>
      </w:r>
    </w:p>
    <w:p w14:paraId="6F314C93" w14:textId="54470DE2" w:rsidR="005F7CEA" w:rsidRDefault="005F7CEA" w:rsidP="0091410C">
      <w:pPr>
        <w:pStyle w:val="Text1-2"/>
      </w:pPr>
      <w:r>
        <w:t>Zhotovitel poskytne veškeré potřeby, podklady</w:t>
      </w:r>
      <w:r w:rsidR="00143482">
        <w:t xml:space="preserve"> a </w:t>
      </w:r>
      <w:r>
        <w:t>pracovníky nezbytné pro</w:t>
      </w:r>
      <w:r w:rsidR="0091410C">
        <w:t xml:space="preserve"> </w:t>
      </w:r>
      <w:r>
        <w:t>účinné provedení zkoušek</w:t>
      </w:r>
      <w:r w:rsidR="005F5503">
        <w:t>.</w:t>
      </w:r>
    </w:p>
    <w:p w14:paraId="51538DA6" w14:textId="6C9B49C9" w:rsidR="005F7CEA" w:rsidRDefault="005F7CEA" w:rsidP="0091410C">
      <w:pPr>
        <w:pStyle w:val="Text1-2"/>
      </w:pPr>
      <w:r>
        <w:t>TDS je oprávněn změnit místo nebo detaily určitých zkoušek</w:t>
      </w:r>
      <w:r w:rsidR="00143482">
        <w:t xml:space="preserve"> a </w:t>
      </w:r>
      <w:r>
        <w:t>požadovat</w:t>
      </w:r>
      <w:r w:rsidR="0091410C">
        <w:t xml:space="preserve"> </w:t>
      </w:r>
      <w:r>
        <w:t>provedení dodatečných zkoušek</w:t>
      </w:r>
      <w:r w:rsidR="00143482">
        <w:t xml:space="preserve"> a </w:t>
      </w:r>
      <w:r>
        <w:t>Zhotovitel se zavazuje uposlechnout takový</w:t>
      </w:r>
      <w:r w:rsidR="0091410C">
        <w:t xml:space="preserve"> </w:t>
      </w:r>
      <w:r>
        <w:t>příslušný pokyn TDS</w:t>
      </w:r>
      <w:r w:rsidR="005F5503">
        <w:t>.</w:t>
      </w:r>
    </w:p>
    <w:p w14:paraId="0D6E0907" w14:textId="4691B9E5" w:rsidR="005F7CEA" w:rsidRDefault="005F7CEA" w:rsidP="0091410C">
      <w:pPr>
        <w:pStyle w:val="Text1-2"/>
      </w:pPr>
      <w:r>
        <w:t>Jestliže se TDS nedostaví na místo zkoušek</w:t>
      </w:r>
      <w:r w:rsidR="00143482">
        <w:t xml:space="preserve"> v </w:t>
      </w:r>
      <w:r>
        <w:t>čase, který TDS oznámí jako čas</w:t>
      </w:r>
      <w:r w:rsidR="0091410C">
        <w:t xml:space="preserve"> </w:t>
      </w:r>
      <w:r>
        <w:t>zahájení zkoušek, může Zhotovitel přistoupit ke zkouškám (nedostal-li od TDS</w:t>
      </w:r>
      <w:r w:rsidR="0091410C">
        <w:t xml:space="preserve"> </w:t>
      </w:r>
      <w:r>
        <w:t>jiné pokyny), které se poté budou považovat za provedené</w:t>
      </w:r>
      <w:r w:rsidR="00143482">
        <w:t xml:space="preserve"> v </w:t>
      </w:r>
      <w:r>
        <w:t>přítomnosti TDS.</w:t>
      </w:r>
      <w:r w:rsidR="0091410C">
        <w:t xml:space="preserve"> </w:t>
      </w:r>
      <w:r>
        <w:t>Ust. § 2607 občanského zákoníku tím není dotčeno</w:t>
      </w:r>
      <w:r w:rsidR="005F5503">
        <w:t>.</w:t>
      </w:r>
    </w:p>
    <w:p w14:paraId="515CFE59" w14:textId="77777777" w:rsidR="005F7CEA" w:rsidRDefault="005F7CEA" w:rsidP="0091410C">
      <w:pPr>
        <w:pStyle w:val="Text1-2"/>
      </w:pPr>
      <w:r>
        <w:t>Jestliže Zhotovitel neprovede přejímací zkoušky</w:t>
      </w:r>
      <w:r w:rsidR="00143482">
        <w:t xml:space="preserve"> v </w:t>
      </w:r>
      <w:r>
        <w:t>termínu stanoveném TDS,</w:t>
      </w:r>
      <w:r w:rsidR="0091410C">
        <w:t xml:space="preserve"> </w:t>
      </w:r>
      <w:r>
        <w:t>může přejímací zkoušky provést Objednatel na riziko</w:t>
      </w:r>
      <w:r w:rsidR="00143482">
        <w:t xml:space="preserve"> a </w:t>
      </w:r>
      <w:r>
        <w:t>náklady Zhotovitele. O</w:t>
      </w:r>
      <w:r w:rsidR="00821801">
        <w:t> </w:t>
      </w:r>
      <w:r>
        <w:t>tom, že budou zkoušky provedeny Objednatelem, musí být Zhotovitel</w:t>
      </w:r>
      <w:r w:rsidR="00143482">
        <w:t xml:space="preserve"> a </w:t>
      </w:r>
      <w:r>
        <w:t>TDS</w:t>
      </w:r>
      <w:r w:rsidR="00143482">
        <w:t xml:space="preserve"> v </w:t>
      </w:r>
      <w:r>
        <w:t>dostatečném předstihu písemně informován, přičemž mu musí být umožněno,</w:t>
      </w:r>
      <w:r w:rsidR="0091410C">
        <w:t xml:space="preserve"> </w:t>
      </w:r>
      <w:r>
        <w:t>aby se přejímacích zkoušek, provedených Objednatelem, mohl zúčastnit.</w:t>
      </w:r>
    </w:p>
    <w:p w14:paraId="77968DFF" w14:textId="77777777" w:rsidR="005F7CEA" w:rsidRDefault="005F7CEA" w:rsidP="0091410C">
      <w:pPr>
        <w:pStyle w:val="Text1-2"/>
      </w:pPr>
      <w:r>
        <w:t>V případě, že jsou požadované zkoušky řádně provedeny</w:t>
      </w:r>
      <w:r w:rsidR="00143482">
        <w:t xml:space="preserve"> a </w:t>
      </w:r>
      <w:r>
        <w:t>TDS</w:t>
      </w:r>
      <w:r w:rsidR="00143482">
        <w:t xml:space="preserve"> k </w:t>
      </w:r>
      <w:r>
        <w:t>nim nemá</w:t>
      </w:r>
      <w:r w:rsidR="0091410C">
        <w:t xml:space="preserve"> </w:t>
      </w:r>
      <w:r>
        <w:t>výhrad, potvrdí TDS Zhotoviteli zápisy</w:t>
      </w:r>
      <w:r w:rsidR="00143482">
        <w:t xml:space="preserve"> o </w:t>
      </w:r>
      <w:r>
        <w:t>zkouškách, nebo mu vydá certifikát</w:t>
      </w:r>
      <w:r w:rsidR="0091410C">
        <w:t xml:space="preserve"> </w:t>
      </w:r>
      <w:r>
        <w:t>stejné platnosti</w:t>
      </w:r>
      <w:r w:rsidR="00143482">
        <w:t xml:space="preserve"> a </w:t>
      </w:r>
      <w:r>
        <w:t>Zhotovitel</w:t>
      </w:r>
      <w:r w:rsidR="00143482">
        <w:t xml:space="preserve"> a </w:t>
      </w:r>
      <w:r>
        <w:t xml:space="preserve">TDS </w:t>
      </w:r>
      <w:proofErr w:type="gramStart"/>
      <w:r>
        <w:t>podepíší</w:t>
      </w:r>
      <w:proofErr w:type="gramEnd"/>
      <w:r>
        <w:t xml:space="preserve"> Zápis</w:t>
      </w:r>
      <w:r w:rsidR="00143482">
        <w:t xml:space="preserve"> o </w:t>
      </w:r>
      <w:r>
        <w:t>předání</w:t>
      </w:r>
      <w:r w:rsidR="00143482">
        <w:t xml:space="preserve"> a </w:t>
      </w:r>
      <w:r>
        <w:t>převzetí Díla. TDS</w:t>
      </w:r>
      <w:r w:rsidR="0091410C">
        <w:t xml:space="preserve"> </w:t>
      </w:r>
      <w:r>
        <w:t>je oprávněn podepsat Zápis</w:t>
      </w:r>
      <w:r w:rsidR="00143482">
        <w:t xml:space="preserve"> o </w:t>
      </w:r>
      <w:r>
        <w:t>předání</w:t>
      </w:r>
      <w:r w:rsidR="00143482">
        <w:t xml:space="preserve"> a </w:t>
      </w:r>
      <w:r>
        <w:t>převzetí Díla před termínem sjednaným</w:t>
      </w:r>
      <w:r w:rsidR="00143482">
        <w:t xml:space="preserve"> v </w:t>
      </w:r>
      <w:r>
        <w:t>Harmonogramu postupu prací pro příslušnou Část Díla jen</w:t>
      </w:r>
      <w:r w:rsidR="00143482">
        <w:t xml:space="preserve"> s </w:t>
      </w:r>
      <w:r>
        <w:t>předchozím</w:t>
      </w:r>
      <w:r w:rsidR="0091410C">
        <w:t xml:space="preserve"> </w:t>
      </w:r>
      <w:r>
        <w:t>písemným souhlasem Objednatele.</w:t>
      </w:r>
      <w:r w:rsidR="0091410C">
        <w:t xml:space="preserve"> </w:t>
      </w:r>
    </w:p>
    <w:p w14:paraId="65D25E87" w14:textId="77777777" w:rsidR="005F7CEA" w:rsidRDefault="005F7CEA" w:rsidP="0091410C">
      <w:pPr>
        <w:pStyle w:val="Text1-2"/>
      </w:pPr>
      <w:r>
        <w:t>Jestliže TDS nebyl přítomen zkouškám, má se za to, že plně akceptuje zkoušku</w:t>
      </w:r>
      <w:r w:rsidR="0091410C">
        <w:t xml:space="preserve"> </w:t>
      </w:r>
      <w:r>
        <w:t>jako řádně provedenou.</w:t>
      </w:r>
      <w:r w:rsidR="0091410C">
        <w:t xml:space="preserve"> </w:t>
      </w:r>
    </w:p>
    <w:p w14:paraId="52815AA7" w14:textId="77777777" w:rsidR="005F7CEA" w:rsidRDefault="005F7CEA" w:rsidP="005F7CEA">
      <w:pPr>
        <w:pStyle w:val="Text1-1"/>
      </w:pPr>
      <w:r>
        <w:t>TDS je oprávněn kdykoli písemně, alespoň záznamem do stavebního deníku, požádat</w:t>
      </w:r>
      <w:r w:rsidR="0091410C">
        <w:t xml:space="preserve"> </w:t>
      </w:r>
      <w:r>
        <w:t>Zhotovitele</w:t>
      </w:r>
      <w:r w:rsidR="00143482">
        <w:t xml:space="preserve"> o </w:t>
      </w:r>
      <w:r>
        <w:t>to, aby byla Část Díla změřena. Zhotovitel je oprávněn kdykoli TDS</w:t>
      </w:r>
      <w:r w:rsidR="0091410C">
        <w:t xml:space="preserve"> </w:t>
      </w:r>
      <w:r>
        <w:t>písemně navrhnout, aby bylo takové měření Části Díla provedeno. Po záznamu</w:t>
      </w:r>
      <w:r w:rsidR="0091410C">
        <w:t xml:space="preserve"> </w:t>
      </w:r>
      <w:r>
        <w:t>požadavku TDS na provedení změření Části Díla do stavebního deníku je Zhotovitel</w:t>
      </w:r>
      <w:r w:rsidR="0091410C">
        <w:t xml:space="preserve"> </w:t>
      </w:r>
      <w:r>
        <w:t>povinen zajistit měření příslušné Části Díla dle následujících podmínek:</w:t>
      </w:r>
    </w:p>
    <w:p w14:paraId="477F8AF0" w14:textId="77777777" w:rsidR="0091410C" w:rsidRDefault="005F7CEA" w:rsidP="005F7CEA">
      <w:pPr>
        <w:pStyle w:val="Text1-2"/>
      </w:pPr>
      <w:r>
        <w:t>Zhotovitel se bezodkladně buď zúčastní měření, nebo pošle kvalifikovaného</w:t>
      </w:r>
      <w:r w:rsidR="0091410C">
        <w:t xml:space="preserve"> </w:t>
      </w:r>
      <w:r>
        <w:t>zástupce, který bude při měření asistovat TDS,</w:t>
      </w:r>
      <w:r w:rsidR="00143482">
        <w:t xml:space="preserve"> a </w:t>
      </w:r>
      <w:r>
        <w:t>poskytne veškeré podrobnosti</w:t>
      </w:r>
      <w:r w:rsidR="0091410C">
        <w:t xml:space="preserve"> </w:t>
      </w:r>
      <w:r>
        <w:t>požadované TDS.</w:t>
      </w:r>
      <w:r w:rsidR="0091410C">
        <w:t xml:space="preserve"> </w:t>
      </w:r>
    </w:p>
    <w:p w14:paraId="030203F7" w14:textId="77777777" w:rsidR="0091410C" w:rsidRDefault="005F7CEA" w:rsidP="005F7CEA">
      <w:pPr>
        <w:pStyle w:val="Text1-2"/>
      </w:pPr>
      <w:r>
        <w:t>Není-li</w:t>
      </w:r>
      <w:r w:rsidR="00143482">
        <w:t xml:space="preserve"> v </w:t>
      </w:r>
      <w:r>
        <w:t>Obchodních podmínkách uvedeno jinak, měření Části Díla proběhne</w:t>
      </w:r>
      <w:r w:rsidR="0091410C">
        <w:t xml:space="preserve"> </w:t>
      </w:r>
      <w:r>
        <w:t>tak, že se bude měřit netto skutečné množství každé položky zhotovovaných</w:t>
      </w:r>
      <w:r w:rsidR="0091410C">
        <w:t xml:space="preserve"> </w:t>
      </w:r>
      <w:r>
        <w:t>prací</w:t>
      </w:r>
      <w:r w:rsidR="00143482">
        <w:t xml:space="preserve"> a </w:t>
      </w:r>
      <w:r>
        <w:t>metoda měření bude</w:t>
      </w:r>
      <w:r w:rsidR="00143482">
        <w:t xml:space="preserve"> v </w:t>
      </w:r>
      <w:r>
        <w:t>souladu se všemi použitelnými souvisícími</w:t>
      </w:r>
      <w:r w:rsidR="0091410C">
        <w:t xml:space="preserve"> </w:t>
      </w:r>
      <w:r>
        <w:t>dokumenty</w:t>
      </w:r>
      <w:r w:rsidR="00143482">
        <w:t xml:space="preserve"> a </w:t>
      </w:r>
      <w:r>
        <w:t>výsledek měření bude potvrzen podpisem Měřícího protokolu TDS</w:t>
      </w:r>
      <w:r w:rsidR="00143482">
        <w:t xml:space="preserve"> a </w:t>
      </w:r>
      <w:r>
        <w:t>Zhotovitelem, přičemž Měřící protokol vyhotovuje Zhotovitel.</w:t>
      </w:r>
      <w:r w:rsidR="0091410C">
        <w:t xml:space="preserve"> </w:t>
      </w:r>
    </w:p>
    <w:p w14:paraId="7F5EC7FC" w14:textId="77777777" w:rsidR="0091410C" w:rsidRDefault="005F7CEA" w:rsidP="005F7CEA">
      <w:pPr>
        <w:pStyle w:val="Text1-2"/>
      </w:pPr>
      <w:r>
        <w:t>Jestliže se Zhotovitel nezúčastní měření ani nevyšle kvalifikovaného zástupce,</w:t>
      </w:r>
      <w:r w:rsidR="0091410C">
        <w:t xml:space="preserve"> </w:t>
      </w:r>
      <w:r>
        <w:t>ani nepodepíše Měřící protokol, bude měření provedené TDS (nebo</w:t>
      </w:r>
      <w:r w:rsidR="00143482">
        <w:t xml:space="preserve"> v </w:t>
      </w:r>
      <w:r>
        <w:t>jeho</w:t>
      </w:r>
      <w:r w:rsidR="0091410C">
        <w:t xml:space="preserve"> </w:t>
      </w:r>
      <w:r>
        <w:t>zastoupení) považováno za přesné.</w:t>
      </w:r>
      <w:r w:rsidR="0091410C">
        <w:t xml:space="preserve"> </w:t>
      </w:r>
    </w:p>
    <w:p w14:paraId="722B03A9" w14:textId="77777777" w:rsidR="0091410C" w:rsidRDefault="005F7CEA" w:rsidP="005F7CEA">
      <w:pPr>
        <w:pStyle w:val="Text1-2"/>
      </w:pPr>
      <w:r>
        <w:t>Budou-li zhotovované práce měřeny podle záznamů, budou tyto záznamy</w:t>
      </w:r>
      <w:r w:rsidR="0091410C">
        <w:t xml:space="preserve"> </w:t>
      </w:r>
      <w:r>
        <w:t>připraveny TDS. Zhotovitel se zúčastní prověření</w:t>
      </w:r>
      <w:r w:rsidR="00143482">
        <w:t xml:space="preserve"> a </w:t>
      </w:r>
      <w:r>
        <w:t>podpisem Měřícího protokolu</w:t>
      </w:r>
      <w:r w:rsidR="0091410C">
        <w:t xml:space="preserve"> </w:t>
      </w:r>
      <w:r>
        <w:t>odsouhlasí záznamy spolu</w:t>
      </w:r>
      <w:r w:rsidR="00143482">
        <w:t xml:space="preserve"> s </w:t>
      </w:r>
      <w:r>
        <w:t>TDS. Jestliže se Zhotovitel prověření záznamů</w:t>
      </w:r>
      <w:r w:rsidR="0091410C">
        <w:t xml:space="preserve"> </w:t>
      </w:r>
      <w:r>
        <w:t>nezúčastní, budou záznamy považovány za přesné.</w:t>
      </w:r>
      <w:r w:rsidR="0091410C">
        <w:t xml:space="preserve"> </w:t>
      </w:r>
    </w:p>
    <w:p w14:paraId="77385790" w14:textId="77777777" w:rsidR="0091410C" w:rsidRDefault="005F7CEA" w:rsidP="005F7CEA">
      <w:pPr>
        <w:pStyle w:val="Text1-2"/>
      </w:pPr>
      <w:r>
        <w:lastRenderedPageBreak/>
        <w:t>Jestliže Zhotovitel prověří záznamy</w:t>
      </w:r>
      <w:r w:rsidR="00143482">
        <w:t xml:space="preserve"> a </w:t>
      </w:r>
      <w:r>
        <w:t>nebude</w:t>
      </w:r>
      <w:r w:rsidR="00143482">
        <w:t xml:space="preserve"> s </w:t>
      </w:r>
      <w:r>
        <w:t>nimi souhlasit a/nebo</w:t>
      </w:r>
      <w:r w:rsidR="0091410C">
        <w:t xml:space="preserve"> </w:t>
      </w:r>
      <w:r>
        <w:t>nepodepíše Měřící protokol, potom Zhotovitel oznámí TDS důvody, které ho</w:t>
      </w:r>
      <w:r w:rsidR="0091410C">
        <w:t xml:space="preserve"> </w:t>
      </w:r>
      <w:r>
        <w:t>vedly</w:t>
      </w:r>
      <w:r w:rsidR="00143482">
        <w:t xml:space="preserve"> k </w:t>
      </w:r>
      <w:r>
        <w:t>tvrzení, že záznamy jsou nepřesné. Po obdržení tohoto oznámení TDS</w:t>
      </w:r>
      <w:r w:rsidR="0091410C">
        <w:t xml:space="preserve"> </w:t>
      </w:r>
      <w:r>
        <w:t>zkontroluje záznamy,</w:t>
      </w:r>
      <w:r w:rsidR="00143482">
        <w:t xml:space="preserve"> a </w:t>
      </w:r>
      <w:r>
        <w:t>buď je potvrdí, nebo změní. Jestliže Zhotovitel nepředá</w:t>
      </w:r>
      <w:r w:rsidR="0091410C">
        <w:t xml:space="preserve"> </w:t>
      </w:r>
      <w:r>
        <w:t>toto oznámení TDS do desíti (10) dnů poté, co byl požádán, aby prověřil</w:t>
      </w:r>
      <w:r w:rsidR="0091410C">
        <w:t xml:space="preserve"> </w:t>
      </w:r>
      <w:r>
        <w:t>záznamy</w:t>
      </w:r>
      <w:r w:rsidR="00143482">
        <w:t xml:space="preserve"> a </w:t>
      </w:r>
      <w:r>
        <w:t>podepsal Měřící protokol, budou záznamy považovány za přesné.</w:t>
      </w:r>
      <w:r w:rsidR="0091410C">
        <w:t xml:space="preserve"> </w:t>
      </w:r>
    </w:p>
    <w:p w14:paraId="4784222D" w14:textId="77777777" w:rsidR="0091410C" w:rsidRDefault="005F7CEA" w:rsidP="005F7CEA">
      <w:pPr>
        <w:pStyle w:val="Text1-2"/>
      </w:pPr>
      <w:r>
        <w:t>TDS</w:t>
      </w:r>
      <w:r w:rsidR="00143482">
        <w:t xml:space="preserve"> v </w:t>
      </w:r>
      <w:r>
        <w:t>rámci měření zkontroluje cenu příslušné Části Díla tím, že ocení každou</w:t>
      </w:r>
      <w:r w:rsidR="0091410C">
        <w:t xml:space="preserve"> </w:t>
      </w:r>
      <w:r>
        <w:t>položku práce za použití dohodnutého nebo stanoveného měření</w:t>
      </w:r>
      <w:r w:rsidR="00143482">
        <w:t xml:space="preserve"> a </w:t>
      </w:r>
      <w:r>
        <w:t>příslušnou</w:t>
      </w:r>
      <w:r w:rsidR="0091410C">
        <w:t xml:space="preserve"> </w:t>
      </w:r>
      <w:r>
        <w:t>sazbu nebo cenu za tuto položku, nebo (není-li tato položka uvedena) za</w:t>
      </w:r>
      <w:r w:rsidR="0091410C">
        <w:t xml:space="preserve"> </w:t>
      </w:r>
      <w:r>
        <w:t>podobnou práci,</w:t>
      </w:r>
      <w:r w:rsidR="00143482">
        <w:t xml:space="preserve"> a </w:t>
      </w:r>
      <w:r>
        <w:t>to</w:t>
      </w:r>
      <w:r w:rsidR="00143482">
        <w:t xml:space="preserve"> v </w:t>
      </w:r>
      <w:r>
        <w:t>souladu se stanovenou cenou, zejména výkazem výměr,</w:t>
      </w:r>
      <w:r w:rsidR="0091410C">
        <w:t xml:space="preserve"> </w:t>
      </w:r>
      <w:r>
        <w:t>ve Smlouvě, resp. Nabídce Zhotovitele.</w:t>
      </w:r>
      <w:r w:rsidR="0091410C">
        <w:t xml:space="preserve"> </w:t>
      </w:r>
    </w:p>
    <w:p w14:paraId="332003B9" w14:textId="77777777" w:rsidR="005F7CEA" w:rsidRDefault="005F7CEA" w:rsidP="005F7CEA">
      <w:pPr>
        <w:pStyle w:val="Text1-2"/>
      </w:pPr>
      <w:r>
        <w:t>Výsledek měření</w:t>
      </w:r>
      <w:r w:rsidR="00143482">
        <w:t xml:space="preserve"> a </w:t>
      </w:r>
      <w:r>
        <w:t>kontroly ceny příslušné Části Díla bude potvrzen</w:t>
      </w:r>
      <w:r w:rsidR="0091410C">
        <w:t xml:space="preserve"> </w:t>
      </w:r>
      <w:r>
        <w:t>podpisem Měřícího protokolu TDS</w:t>
      </w:r>
      <w:r w:rsidR="00143482">
        <w:t xml:space="preserve"> a </w:t>
      </w:r>
      <w:r>
        <w:t>Zhotovitelem.</w:t>
      </w:r>
    </w:p>
    <w:p w14:paraId="6E3B8ED8" w14:textId="77777777" w:rsidR="005F7CEA" w:rsidRDefault="005F7CEA" w:rsidP="005F7CEA">
      <w:pPr>
        <w:pStyle w:val="Text1-1"/>
      </w:pPr>
      <w:r>
        <w:t>Jestliže</w:t>
      </w:r>
      <w:r w:rsidR="00143482">
        <w:t xml:space="preserve"> v </w:t>
      </w:r>
      <w:r>
        <w:t>průběhu přejímací zkoušky TDS zjistí, že příslušná Část Díla není provedena</w:t>
      </w:r>
      <w:r w:rsidR="0091410C">
        <w:t xml:space="preserve"> </w:t>
      </w:r>
      <w:r>
        <w:t>řádně</w:t>
      </w:r>
      <w:r w:rsidR="00143482">
        <w:t xml:space="preserve"> a v </w:t>
      </w:r>
      <w:r>
        <w:t>souladu se Smlouvou, tak:</w:t>
      </w:r>
    </w:p>
    <w:p w14:paraId="7DE3EEF9" w14:textId="77777777" w:rsidR="0091410C" w:rsidRDefault="005F7CEA" w:rsidP="005F7CEA">
      <w:pPr>
        <w:pStyle w:val="Text1-2"/>
      </w:pPr>
      <w:r>
        <w:t>se bude mít za to, že je příslušná Část Díla vadná;</w:t>
      </w:r>
      <w:r w:rsidR="0091410C">
        <w:t xml:space="preserve"> </w:t>
      </w:r>
    </w:p>
    <w:p w14:paraId="2C53C610" w14:textId="77777777" w:rsidR="0091410C" w:rsidRDefault="005F7CEA" w:rsidP="005F7CEA">
      <w:pPr>
        <w:pStyle w:val="Text1-2"/>
      </w:pPr>
      <w:r>
        <w:t>je TDS oprávněn odmítnout podepsání Zápisu</w:t>
      </w:r>
      <w:r w:rsidR="00143482">
        <w:t xml:space="preserve"> o </w:t>
      </w:r>
      <w:r>
        <w:t>předání</w:t>
      </w:r>
      <w:r w:rsidR="00143482">
        <w:t xml:space="preserve"> a </w:t>
      </w:r>
      <w:r>
        <w:t>převzetí Díla,</w:t>
      </w:r>
      <w:r w:rsidR="00143482">
        <w:t xml:space="preserve"> s </w:t>
      </w:r>
      <w:r>
        <w:t>udáním důvodů</w:t>
      </w:r>
      <w:r w:rsidR="00143482">
        <w:t xml:space="preserve"> a </w:t>
      </w:r>
      <w:r>
        <w:t>uvedením prací, jež má Zhotovitel provést, aby bylo možno</w:t>
      </w:r>
      <w:r w:rsidR="0091410C">
        <w:t xml:space="preserve"> </w:t>
      </w:r>
      <w:r>
        <w:t>Zápis</w:t>
      </w:r>
      <w:r w:rsidR="00143482">
        <w:t xml:space="preserve"> o </w:t>
      </w:r>
      <w:r>
        <w:t>předání</w:t>
      </w:r>
      <w:r w:rsidR="00143482">
        <w:t xml:space="preserve"> a </w:t>
      </w:r>
      <w:r>
        <w:t>převzetí Díla podepsat</w:t>
      </w:r>
      <w:r w:rsidR="00143482">
        <w:t xml:space="preserve"> a </w:t>
      </w:r>
      <w:r>
        <w:t>nařídit další opakování přejímacích</w:t>
      </w:r>
      <w:r w:rsidR="0091410C">
        <w:t xml:space="preserve"> </w:t>
      </w:r>
      <w:r>
        <w:t>zkoušek po provedení těchto prací;</w:t>
      </w:r>
      <w:r w:rsidR="0091410C">
        <w:t xml:space="preserve"> </w:t>
      </w:r>
    </w:p>
    <w:p w14:paraId="24E2142E" w14:textId="77777777" w:rsidR="0091410C" w:rsidRDefault="005F7CEA" w:rsidP="005F7CEA">
      <w:pPr>
        <w:pStyle w:val="Text1-2"/>
      </w:pPr>
      <w:r>
        <w:t>TDS nebo Zhotovitel mohou požadovat, aby se přejímací zkoušky kterékoliv</w:t>
      </w:r>
      <w:r w:rsidR="0091410C">
        <w:t xml:space="preserve"> </w:t>
      </w:r>
      <w:r>
        <w:t>související práce, za stejných podmínek opakovaly, přičemž TDS poskytne</w:t>
      </w:r>
      <w:r w:rsidR="0091410C">
        <w:t xml:space="preserve"> </w:t>
      </w:r>
      <w:r>
        <w:t>Zhotoviteli přiměřenou lhůtu pro odstranění nedostatků odhalených při</w:t>
      </w:r>
      <w:r w:rsidR="0091410C">
        <w:t xml:space="preserve"> </w:t>
      </w:r>
      <w:r>
        <w:t>přejímacích zkouškách. Jestliže zdržení</w:t>
      </w:r>
      <w:r w:rsidR="00143482">
        <w:t xml:space="preserve"> a </w:t>
      </w:r>
      <w:r>
        <w:t>opakované zkoušení způsobí</w:t>
      </w:r>
      <w:r w:rsidR="0091410C">
        <w:t xml:space="preserve"> </w:t>
      </w:r>
      <w:r>
        <w:t>Objednateli dodatečné náklady, zaplatí Zhotovitel tyto náklady Objednateli do</w:t>
      </w:r>
      <w:r w:rsidR="0091410C">
        <w:t xml:space="preserve"> </w:t>
      </w:r>
      <w:r>
        <w:t>30 dní od doručení písemné výzvy Zhotoviteli.</w:t>
      </w:r>
      <w:r w:rsidR="0091410C">
        <w:t xml:space="preserve"> </w:t>
      </w:r>
    </w:p>
    <w:p w14:paraId="102CDD50" w14:textId="53533821" w:rsidR="005F7CEA" w:rsidRDefault="005F7CEA" w:rsidP="005F7CEA">
      <w:pPr>
        <w:pStyle w:val="Text1-1"/>
      </w:pPr>
      <w:r>
        <w:t>V případě, že se Objednatel rozhodne převzít Dílo nebo Části Díla</w:t>
      </w:r>
      <w:r w:rsidR="00143482">
        <w:t xml:space="preserve"> s </w:t>
      </w:r>
      <w:r>
        <w:t>ojedinělými</w:t>
      </w:r>
      <w:r w:rsidR="0091410C">
        <w:t xml:space="preserve"> </w:t>
      </w:r>
      <w:r>
        <w:t>drobnými vadami, které samy</w:t>
      </w:r>
      <w:r w:rsidR="00143482">
        <w:t xml:space="preserve"> o </w:t>
      </w:r>
      <w:r>
        <w:t>sobě ani ve spojení</w:t>
      </w:r>
      <w:r w:rsidR="00143482">
        <w:t xml:space="preserve"> s </w:t>
      </w:r>
      <w:r>
        <w:t>jinými nebrání užívání Díla nebo</w:t>
      </w:r>
      <w:r w:rsidR="0091410C">
        <w:t xml:space="preserve"> </w:t>
      </w:r>
      <w:r>
        <w:t>Části Díla</w:t>
      </w:r>
      <w:r w:rsidR="00143482">
        <w:t xml:space="preserve"> k </w:t>
      </w:r>
      <w:r>
        <w:t>zamýšlenému účelu funkčně nebo esteticky, ani jeho užívání</w:t>
      </w:r>
      <w:r w:rsidR="00143482">
        <w:t xml:space="preserve"> k </w:t>
      </w:r>
      <w:r>
        <w:t>zamýšlenému účelu podstatným způsobem neomezují, uvede TDS do Zápisu</w:t>
      </w:r>
      <w:r w:rsidR="00143482">
        <w:t xml:space="preserve"> o </w:t>
      </w:r>
      <w:r>
        <w:t>předání</w:t>
      </w:r>
      <w:r w:rsidR="00143482">
        <w:t xml:space="preserve"> a </w:t>
      </w:r>
      <w:r>
        <w:t>převzetí Díla výčet takovýchto vad včetně uvedení dodatečné přiměřené</w:t>
      </w:r>
      <w:r w:rsidR="0091410C">
        <w:t xml:space="preserve"> </w:t>
      </w:r>
      <w:r>
        <w:t>lhůty, ve které se Zhotovitel zavazuje tyto vady odstranit. Ust. § 2628 občanského</w:t>
      </w:r>
      <w:r w:rsidR="0091410C">
        <w:t xml:space="preserve"> </w:t>
      </w:r>
      <w:r>
        <w:t>zákoníku se nepoužije.</w:t>
      </w:r>
    </w:p>
    <w:p w14:paraId="24330D2C" w14:textId="77777777" w:rsidR="005F7CEA" w:rsidRDefault="005F7CEA" w:rsidP="005F7CEA">
      <w:pPr>
        <w:pStyle w:val="Text1-1"/>
      </w:pPr>
      <w:r>
        <w:t>Dnem, který je uvedený</w:t>
      </w:r>
      <w:r w:rsidR="00143482">
        <w:t xml:space="preserve"> v </w:t>
      </w:r>
      <w:r>
        <w:t>Zápisu</w:t>
      </w:r>
      <w:r w:rsidR="00143482">
        <w:t xml:space="preserve"> o </w:t>
      </w:r>
      <w:r>
        <w:t>předání</w:t>
      </w:r>
      <w:r w:rsidR="00143482">
        <w:t xml:space="preserve"> a </w:t>
      </w:r>
      <w:r>
        <w:t>převzetí Díla jako den splnění všech</w:t>
      </w:r>
      <w:r w:rsidR="0091410C">
        <w:t xml:space="preserve"> </w:t>
      </w:r>
      <w:r>
        <w:t>povinností nezbytných</w:t>
      </w:r>
      <w:r w:rsidR="00143482">
        <w:t xml:space="preserve"> k </w:t>
      </w:r>
      <w:r>
        <w:t>ukončení příslušné Části Díla, se příslušná Část Díla má za</w:t>
      </w:r>
      <w:r w:rsidR="0091410C">
        <w:t xml:space="preserve"> </w:t>
      </w:r>
      <w:r>
        <w:t>předanou</w:t>
      </w:r>
      <w:r w:rsidR="00143482">
        <w:t xml:space="preserve"> a </w:t>
      </w:r>
      <w:r>
        <w:t>Objednatelem převzatou</w:t>
      </w:r>
      <w:r w:rsidR="00143482">
        <w:t xml:space="preserve"> a </w:t>
      </w:r>
      <w:r>
        <w:t>příslušná Část Díla dle Harmonogramu postupu</w:t>
      </w:r>
      <w:r w:rsidR="0091410C">
        <w:t xml:space="preserve"> </w:t>
      </w:r>
      <w:r>
        <w:t>prací se má za ukončenou, přičemž Zápis</w:t>
      </w:r>
      <w:r w:rsidR="00143482">
        <w:t xml:space="preserve"> o </w:t>
      </w:r>
      <w:r>
        <w:t>předání</w:t>
      </w:r>
      <w:r w:rsidR="00143482">
        <w:t xml:space="preserve"> a </w:t>
      </w:r>
      <w:r>
        <w:t>převzetí Díla musí obsahovat:</w:t>
      </w:r>
      <w:r w:rsidR="0091410C">
        <w:t xml:space="preserve"> </w:t>
      </w:r>
    </w:p>
    <w:p w14:paraId="558D12EC" w14:textId="77777777" w:rsidR="0091410C" w:rsidRDefault="005F7CEA" w:rsidP="0091410C">
      <w:pPr>
        <w:pStyle w:val="Text1-2"/>
      </w:pPr>
      <w:r>
        <w:t>datum, ke kterému byla splněna poslední ze všech povinností nezbytných</w:t>
      </w:r>
      <w:r w:rsidR="00143482">
        <w:t xml:space="preserve"> k </w:t>
      </w:r>
      <w:r>
        <w:t>ukončení příslušné Části Díla,</w:t>
      </w:r>
      <w:r w:rsidR="00143482">
        <w:t xml:space="preserve"> a </w:t>
      </w:r>
      <w:r>
        <w:t>datum pro dokončení příslušné Části Díla</w:t>
      </w:r>
      <w:r w:rsidR="0091410C">
        <w:t xml:space="preserve"> </w:t>
      </w:r>
      <w:r>
        <w:t>dle Harmonogramu postupu prací;</w:t>
      </w:r>
      <w:r w:rsidR="0091410C">
        <w:t xml:space="preserve"> </w:t>
      </w:r>
    </w:p>
    <w:p w14:paraId="201BBB95" w14:textId="77777777" w:rsidR="0091410C" w:rsidRDefault="005F7CEA" w:rsidP="0091410C">
      <w:pPr>
        <w:pStyle w:val="Text1-2"/>
      </w:pPr>
      <w:r>
        <w:t>podpisy Zhotovitele</w:t>
      </w:r>
      <w:r w:rsidR="00143482">
        <w:t xml:space="preserve"> a </w:t>
      </w:r>
      <w:r>
        <w:t>TDS;</w:t>
      </w:r>
      <w:r w:rsidR="0091410C">
        <w:t xml:space="preserve"> </w:t>
      </w:r>
    </w:p>
    <w:p w14:paraId="65589ED2" w14:textId="77777777" w:rsidR="008E2A8D" w:rsidRDefault="005F7CEA" w:rsidP="0091410C">
      <w:pPr>
        <w:pStyle w:val="Text1-2"/>
      </w:pPr>
      <w:r>
        <w:t>vymezení, na kterou Část Díla se Zápis</w:t>
      </w:r>
      <w:r w:rsidR="00143482">
        <w:t xml:space="preserve"> o </w:t>
      </w:r>
      <w:r>
        <w:t>předání</w:t>
      </w:r>
      <w:r w:rsidR="00143482">
        <w:t xml:space="preserve"> a </w:t>
      </w:r>
      <w:r>
        <w:t>převzetí Díla vztahuje;</w:t>
      </w:r>
      <w:r w:rsidR="0091410C">
        <w:t xml:space="preserve"> </w:t>
      </w:r>
    </w:p>
    <w:p w14:paraId="62F8006B" w14:textId="79346E6A" w:rsidR="005F7CEA" w:rsidRDefault="005F7CEA" w:rsidP="0091410C">
      <w:pPr>
        <w:pStyle w:val="Text1-2"/>
      </w:pPr>
      <w:r>
        <w:t>seznam případných drobných vad, které samy</w:t>
      </w:r>
      <w:r w:rsidR="00143482">
        <w:t xml:space="preserve"> o </w:t>
      </w:r>
      <w:r>
        <w:t>sobě ani ve spojení</w:t>
      </w:r>
      <w:r w:rsidR="00143482">
        <w:t xml:space="preserve"> s </w:t>
      </w:r>
      <w:r>
        <w:t>jinými</w:t>
      </w:r>
      <w:r w:rsidR="0091410C">
        <w:t xml:space="preserve"> </w:t>
      </w:r>
      <w:r>
        <w:t>nebrání užívání Díla nebo Části Díla</w:t>
      </w:r>
      <w:r w:rsidR="00143482">
        <w:t xml:space="preserve"> k </w:t>
      </w:r>
      <w:r>
        <w:t>zamýšlenému účelu funkčně nebo</w:t>
      </w:r>
      <w:r w:rsidR="0091410C">
        <w:t xml:space="preserve"> </w:t>
      </w:r>
      <w:r>
        <w:t>esteticky, ani jeho užívání</w:t>
      </w:r>
      <w:r w:rsidR="00143482">
        <w:t xml:space="preserve"> k </w:t>
      </w:r>
      <w:r>
        <w:t>zamýšlenému účelu podstatným způsobem</w:t>
      </w:r>
      <w:r w:rsidR="0091410C">
        <w:t xml:space="preserve"> </w:t>
      </w:r>
      <w:r>
        <w:t>neomezují,</w:t>
      </w:r>
      <w:r w:rsidR="00143482">
        <w:t xml:space="preserve"> a </w:t>
      </w:r>
      <w:r>
        <w:t>lhůty, ve kterých se Zhotovitel zavazuje tyto vady odstranit.</w:t>
      </w:r>
    </w:p>
    <w:p w14:paraId="5F34F90A" w14:textId="77777777" w:rsidR="005F7CEA" w:rsidRDefault="005F7CEA" w:rsidP="005F7CEA">
      <w:pPr>
        <w:pStyle w:val="Text1-1"/>
      </w:pPr>
      <w:r>
        <w:t>Není-li</w:t>
      </w:r>
      <w:r w:rsidR="00143482">
        <w:t xml:space="preserve"> v </w:t>
      </w:r>
      <w:r>
        <w:t>Zápisu</w:t>
      </w:r>
      <w:r w:rsidR="00143482">
        <w:t xml:space="preserve"> o </w:t>
      </w:r>
      <w:r>
        <w:t>předání</w:t>
      </w:r>
      <w:r w:rsidR="00143482">
        <w:t xml:space="preserve"> a </w:t>
      </w:r>
      <w:r>
        <w:t>převzetí Díla uvedeno jinak</w:t>
      </w:r>
      <w:r w:rsidR="0091410C">
        <w:t>, nebude se mít za to, že Zápis</w:t>
      </w:r>
      <w:r w:rsidR="00143482">
        <w:t xml:space="preserve"> o </w:t>
      </w:r>
      <w:r>
        <w:t>předání</w:t>
      </w:r>
      <w:r w:rsidR="00143482">
        <w:t xml:space="preserve"> a </w:t>
      </w:r>
      <w:r>
        <w:t>převzetí Díla pro Část Díla potvrzuje dokončení terénních úprav nebo úpravu</w:t>
      </w:r>
      <w:r w:rsidR="0091410C">
        <w:t xml:space="preserve"> </w:t>
      </w:r>
      <w:r>
        <w:t>jiných ploch vyžadujících uvedení do původního stavu.</w:t>
      </w:r>
    </w:p>
    <w:p w14:paraId="0E42CB41" w14:textId="77777777" w:rsidR="005F7CEA" w:rsidRDefault="005F7CEA" w:rsidP="005F7CEA">
      <w:pPr>
        <w:pStyle w:val="Text1-1"/>
      </w:pPr>
      <w:r>
        <w:t>Spor</w:t>
      </w:r>
      <w:r w:rsidR="00143482">
        <w:t xml:space="preserve"> o </w:t>
      </w:r>
      <w:r>
        <w:t>dokončení jednotlivé Části Díla není důvodem pro zastavení prací dle Smlouvy</w:t>
      </w:r>
      <w:r w:rsidR="0091410C">
        <w:t xml:space="preserve"> </w:t>
      </w:r>
      <w:r>
        <w:t>na jiných Částech Díla.</w:t>
      </w:r>
    </w:p>
    <w:p w14:paraId="337C2F31" w14:textId="77777777" w:rsidR="005F7CEA" w:rsidRDefault="005F7CEA" w:rsidP="005F7CEA">
      <w:pPr>
        <w:pStyle w:val="Text1-1"/>
      </w:pPr>
      <w:r>
        <w:lastRenderedPageBreak/>
        <w:t>S ohledem na rozsáhlost</w:t>
      </w:r>
      <w:r w:rsidR="00143482">
        <w:t xml:space="preserve"> a </w:t>
      </w:r>
      <w:r>
        <w:t>složitost Díla si smluvní strany sjednávají, že se ust. § 2605</w:t>
      </w:r>
      <w:r w:rsidR="0091410C">
        <w:t xml:space="preserve"> </w:t>
      </w:r>
      <w:r>
        <w:t>odst. 2 občanského zákoníku nepoužije.</w:t>
      </w:r>
    </w:p>
    <w:p w14:paraId="3E2B3594" w14:textId="77777777" w:rsidR="005F7CEA" w:rsidRDefault="005F7CEA" w:rsidP="0091410C">
      <w:pPr>
        <w:pStyle w:val="Nadpis1-1"/>
      </w:pPr>
      <w:bookmarkStart w:id="26" w:name="_Toc151403311"/>
      <w:bookmarkStart w:id="27" w:name="_Toc157885603"/>
      <w:r>
        <w:t>DOKONČENÍ DÍLA</w:t>
      </w:r>
      <w:bookmarkEnd w:id="26"/>
      <w:bookmarkEnd w:id="27"/>
    </w:p>
    <w:p w14:paraId="1AB3533F" w14:textId="77777777" w:rsidR="005F7CEA" w:rsidRDefault="005F7CEA" w:rsidP="005F7CEA">
      <w:pPr>
        <w:pStyle w:val="Text1-1"/>
      </w:pPr>
      <w:r>
        <w:t>Dílo jako celek se má za dokončené ke dni podpisu Předávacího protokolu</w:t>
      </w:r>
      <w:r w:rsidR="0091410C">
        <w:t xml:space="preserve"> </w:t>
      </w:r>
      <w:r>
        <w:t>Zhotovitelem</w:t>
      </w:r>
      <w:r w:rsidR="00143482">
        <w:t xml:space="preserve"> i </w:t>
      </w:r>
      <w:r>
        <w:t>TDS</w:t>
      </w:r>
      <w:r w:rsidR="00143482">
        <w:t xml:space="preserve"> s </w:t>
      </w:r>
      <w:r>
        <w:t>uvedením data, kdy Zhotovitel splnil všechny své povinnosti</w:t>
      </w:r>
      <w:r w:rsidR="0091410C">
        <w:t xml:space="preserve"> </w:t>
      </w:r>
      <w:r>
        <w:t>podle Smlouvy pro dokončení Díla. Ust. § 2605 odst. 1 občanského zákoníku se</w:t>
      </w:r>
      <w:r w:rsidR="0091410C">
        <w:t xml:space="preserve"> </w:t>
      </w:r>
      <w:r>
        <w:t>nepoužije.</w:t>
      </w:r>
    </w:p>
    <w:p w14:paraId="6C8D619D" w14:textId="77777777" w:rsidR="005F7CEA" w:rsidRDefault="005F7CEA" w:rsidP="005F7CEA">
      <w:pPr>
        <w:pStyle w:val="Text1-1"/>
      </w:pPr>
      <w:r>
        <w:t>TDS podepíše na písemnou výzvu Zhotovitele Předávací protokol bez zbytečného</w:t>
      </w:r>
      <w:r w:rsidR="0091410C">
        <w:t xml:space="preserve"> </w:t>
      </w:r>
      <w:r>
        <w:t>odkladu poté, co nastane poslední</w:t>
      </w:r>
      <w:r w:rsidR="00143482">
        <w:t xml:space="preserve"> z </w:t>
      </w:r>
      <w:r>
        <w:t>následujících skutečností:</w:t>
      </w:r>
    </w:p>
    <w:p w14:paraId="06E6BA0D" w14:textId="77777777" w:rsidR="0091410C" w:rsidRDefault="005F7CEA" w:rsidP="0091410C">
      <w:pPr>
        <w:pStyle w:val="Text1-2"/>
      </w:pPr>
      <w:r>
        <w:t>Zhotovitel dokončí</w:t>
      </w:r>
      <w:r w:rsidR="00143482">
        <w:t xml:space="preserve"> a </w:t>
      </w:r>
      <w:r>
        <w:t>řádně předá všechny Části Díla;</w:t>
      </w:r>
      <w:r w:rsidR="00143482">
        <w:t xml:space="preserve"> a </w:t>
      </w:r>
    </w:p>
    <w:p w14:paraId="5C7C3B7E" w14:textId="77777777" w:rsidR="0091410C" w:rsidRDefault="005F7CEA" w:rsidP="0091410C">
      <w:pPr>
        <w:pStyle w:val="Text1-2"/>
      </w:pPr>
      <w:r>
        <w:t>Zhotovitel dokončí terénní úpravy</w:t>
      </w:r>
      <w:r w:rsidR="00143482">
        <w:t xml:space="preserve"> a </w:t>
      </w:r>
      <w:r>
        <w:t>úpravy všech ploch vyžadujících uvedení do</w:t>
      </w:r>
      <w:r w:rsidR="0091410C">
        <w:t xml:space="preserve"> </w:t>
      </w:r>
      <w:r>
        <w:t>původního stavu,</w:t>
      </w:r>
      <w:r w:rsidR="00143482">
        <w:t xml:space="preserve"> a </w:t>
      </w:r>
      <w:r>
        <w:t>to ve vztahu</w:t>
      </w:r>
      <w:r w:rsidR="00143482">
        <w:t xml:space="preserve"> k </w:t>
      </w:r>
      <w:r>
        <w:t>celému Dílu;</w:t>
      </w:r>
      <w:r w:rsidR="00143482">
        <w:t xml:space="preserve"> a </w:t>
      </w:r>
    </w:p>
    <w:p w14:paraId="25034883" w14:textId="77777777" w:rsidR="0091410C" w:rsidRDefault="005F7CEA" w:rsidP="0091410C">
      <w:pPr>
        <w:pStyle w:val="Text1-2"/>
      </w:pPr>
      <w:r>
        <w:t>Zhotovitel</w:t>
      </w:r>
      <w:r w:rsidR="00143482">
        <w:t xml:space="preserve"> v </w:t>
      </w:r>
      <w:r>
        <w:t>souladu se Smlouvou otestuje celé Dílo;</w:t>
      </w:r>
      <w:r w:rsidR="00143482">
        <w:t xml:space="preserve"> a </w:t>
      </w:r>
    </w:p>
    <w:p w14:paraId="0A01871C" w14:textId="77777777" w:rsidR="0091410C" w:rsidRDefault="005F7CEA" w:rsidP="0091410C">
      <w:pPr>
        <w:pStyle w:val="Text1-2"/>
      </w:pPr>
      <w:r>
        <w:t>Zhotovitel odstraní všechny vady uvedené</w:t>
      </w:r>
      <w:r w:rsidR="00143482">
        <w:t xml:space="preserve"> v </w:t>
      </w:r>
      <w:r>
        <w:t>Zápisech</w:t>
      </w:r>
      <w:r w:rsidR="00143482">
        <w:t xml:space="preserve"> o </w:t>
      </w:r>
      <w:r>
        <w:t>předání</w:t>
      </w:r>
      <w:r w:rsidR="00143482">
        <w:t xml:space="preserve"> a </w:t>
      </w:r>
      <w:r>
        <w:t>převzetí Díla;</w:t>
      </w:r>
      <w:r w:rsidR="00143482">
        <w:t xml:space="preserve"> a </w:t>
      </w:r>
    </w:p>
    <w:p w14:paraId="77A8F584" w14:textId="77777777" w:rsidR="005F7CEA" w:rsidRDefault="005F7CEA" w:rsidP="0091410C">
      <w:pPr>
        <w:pStyle w:val="Text1-2"/>
      </w:pPr>
      <w:r>
        <w:t>Zhotovitel poskytne protokolárně Objednateli všechnu Dokumentaci Zhotovitele</w:t>
      </w:r>
      <w:r w:rsidR="0091410C">
        <w:t xml:space="preserve"> </w:t>
      </w:r>
      <w:r>
        <w:t>včetně kompletní geodetické dokumentace, dokumentace skutečného</w:t>
      </w:r>
      <w:r w:rsidR="0091410C">
        <w:t xml:space="preserve"> </w:t>
      </w:r>
      <w:r>
        <w:t>provedení staveb tvořících předmět Díla</w:t>
      </w:r>
      <w:r w:rsidR="00143482">
        <w:t xml:space="preserve"> a </w:t>
      </w:r>
      <w:r>
        <w:t>originálů stavebních deníků.</w:t>
      </w:r>
    </w:p>
    <w:p w14:paraId="27DFB992" w14:textId="77777777" w:rsidR="005F7CEA" w:rsidRDefault="005F7CEA" w:rsidP="005F7CEA">
      <w:pPr>
        <w:pStyle w:val="Text1-1"/>
      </w:pPr>
      <w:r>
        <w:t>Pro vyloučení všech pochybností smluvní strany berou na vědomí, že podmínkou pro</w:t>
      </w:r>
      <w:r w:rsidR="0091410C">
        <w:t xml:space="preserve"> </w:t>
      </w:r>
      <w:r>
        <w:t>dokončení Díla není zavedení Zkušebního provozu.</w:t>
      </w:r>
    </w:p>
    <w:p w14:paraId="4CDEF02D" w14:textId="77777777" w:rsidR="005F7CEA" w:rsidRDefault="005F7CEA" w:rsidP="005F7CEA">
      <w:pPr>
        <w:pStyle w:val="Text1-1"/>
      </w:pPr>
      <w:r>
        <w:t>Dnem podpisu Předávacího protokolu Zhotovitelem</w:t>
      </w:r>
      <w:r w:rsidR="00143482">
        <w:t xml:space="preserve"> i </w:t>
      </w:r>
      <w:r>
        <w:t>TDS se Dílo má za převzaté</w:t>
      </w:r>
      <w:r w:rsidR="00143482">
        <w:t xml:space="preserve"> a </w:t>
      </w:r>
      <w:r>
        <w:t>pouze Předávací protokol bude dokladem konečného převzetí celého Díla, přičemž</w:t>
      </w:r>
      <w:r w:rsidR="0091410C">
        <w:t xml:space="preserve"> </w:t>
      </w:r>
      <w:r>
        <w:t>Předávací protokol musí obsahovat:</w:t>
      </w:r>
    </w:p>
    <w:p w14:paraId="1FB0DBE5" w14:textId="77777777" w:rsidR="0091410C" w:rsidRDefault="005F7CEA" w:rsidP="005F7CEA">
      <w:pPr>
        <w:pStyle w:val="Text1-2"/>
      </w:pPr>
      <w:r>
        <w:t>datum, ke kterému byla splněna poslední ze všech povinností nezbytných</w:t>
      </w:r>
      <w:r w:rsidR="00143482">
        <w:t xml:space="preserve"> k </w:t>
      </w:r>
      <w:r>
        <w:t>dokončení Díla jako celku;</w:t>
      </w:r>
      <w:r w:rsidR="0091410C">
        <w:t xml:space="preserve"> </w:t>
      </w:r>
    </w:p>
    <w:p w14:paraId="5EF0A918" w14:textId="77777777" w:rsidR="0091410C" w:rsidRDefault="005F7CEA" w:rsidP="005F7CEA">
      <w:pPr>
        <w:pStyle w:val="Text1-2"/>
      </w:pPr>
      <w:r>
        <w:t>podpisy Zhotovitele</w:t>
      </w:r>
      <w:r w:rsidR="00143482">
        <w:t xml:space="preserve"> a </w:t>
      </w:r>
      <w:r>
        <w:t>TDS.</w:t>
      </w:r>
    </w:p>
    <w:p w14:paraId="5193F3CE" w14:textId="77777777" w:rsidR="005F7CEA" w:rsidRDefault="005F7CEA" w:rsidP="005F7CEA">
      <w:pPr>
        <w:pStyle w:val="Text1-1"/>
      </w:pPr>
      <w:r>
        <w:t>Po podpisu Předávacího protokolu Zhotovitelem</w:t>
      </w:r>
      <w:r w:rsidR="00143482">
        <w:t xml:space="preserve"> i </w:t>
      </w:r>
      <w:r>
        <w:t>TDS zůstávají nadále</w:t>
      </w:r>
      <w:r w:rsidR="00143482">
        <w:t xml:space="preserve"> v </w:t>
      </w:r>
      <w:r>
        <w:t>platnosti</w:t>
      </w:r>
      <w:r w:rsidR="0091410C">
        <w:t xml:space="preserve"> </w:t>
      </w:r>
      <w:r>
        <w:t>povinnosti smluvních stran ze Smlouvy, které</w:t>
      </w:r>
      <w:r w:rsidR="00143482">
        <w:t xml:space="preserve"> v </w:t>
      </w:r>
      <w:r>
        <w:t>této době zůstávají nesplněny nebo</w:t>
      </w:r>
      <w:r w:rsidR="00143482">
        <w:t xml:space="preserve"> z </w:t>
      </w:r>
      <w:r>
        <w:t>jejichž povahy vyplývá, že mají zůstat</w:t>
      </w:r>
      <w:r w:rsidR="00143482">
        <w:t xml:space="preserve"> v </w:t>
      </w:r>
      <w:r>
        <w:t>platnosti</w:t>
      </w:r>
      <w:r w:rsidR="00143482">
        <w:t xml:space="preserve"> i </w:t>
      </w:r>
      <w:r>
        <w:t>po dokončení Díla.</w:t>
      </w:r>
    </w:p>
    <w:p w14:paraId="33FD09DE" w14:textId="77777777" w:rsidR="0091410C" w:rsidRDefault="005F7CEA" w:rsidP="005F7CEA">
      <w:pPr>
        <w:pStyle w:val="Text1-1"/>
      </w:pPr>
      <w:r>
        <w:t>Základním právem Objednatele</w:t>
      </w:r>
      <w:r w:rsidR="00143482">
        <w:t xml:space="preserve"> z </w:t>
      </w:r>
      <w:r>
        <w:t>vad je právo na odstranění vady. K</w:t>
      </w:r>
      <w:r w:rsidR="0091410C">
        <w:t> </w:t>
      </w:r>
      <w:r>
        <w:t>odstranění</w:t>
      </w:r>
      <w:r w:rsidR="0091410C">
        <w:t xml:space="preserve"> </w:t>
      </w:r>
      <w:r>
        <w:t>oznámených vad je Zhotovitel povinen bez dalšího vždy,</w:t>
      </w:r>
      <w:r w:rsidR="00143482">
        <w:t xml:space="preserve"> a </w:t>
      </w:r>
      <w:r>
        <w:t>to</w:t>
      </w:r>
      <w:r w:rsidR="00143482">
        <w:t xml:space="preserve"> i v </w:t>
      </w:r>
      <w:r>
        <w:t>případě, že Objednatel</w:t>
      </w:r>
      <w:r w:rsidR="0091410C">
        <w:t xml:space="preserve"> </w:t>
      </w:r>
      <w:r>
        <w:t>toto právo zvlášť výslovně neuplatní. Do dvaceti osmi (28) dnů po podepsání</w:t>
      </w:r>
      <w:r w:rsidR="0091410C">
        <w:t xml:space="preserve"> </w:t>
      </w:r>
      <w:r>
        <w:t>Předávacího protokolu Zhotovitelem</w:t>
      </w:r>
      <w:r w:rsidR="00143482">
        <w:t xml:space="preserve"> i </w:t>
      </w:r>
      <w:r>
        <w:t>TDS Zhotovitel odstraní veškeré zbývající</w:t>
      </w:r>
      <w:r w:rsidR="0091410C">
        <w:t xml:space="preserve"> </w:t>
      </w:r>
      <w:r>
        <w:t>vybavení Zhotovitele, nadbytečný materiál, odpad, suť</w:t>
      </w:r>
      <w:r w:rsidR="00143482">
        <w:t xml:space="preserve"> a </w:t>
      </w:r>
      <w:r>
        <w:t>pomocné práce ze Staveniště</w:t>
      </w:r>
      <w:r w:rsidR="0091410C">
        <w:t xml:space="preserve"> </w:t>
      </w:r>
      <w:r>
        <w:t>nebo jeho příslušné části tak, aby bylo možno Dílo nebo předávanou Část Díla</w:t>
      </w:r>
      <w:r w:rsidR="0091410C">
        <w:t xml:space="preserve"> </w:t>
      </w:r>
      <w:r>
        <w:t>bezpečně provozovat</w:t>
      </w:r>
      <w:r w:rsidR="00143482">
        <w:t xml:space="preserve"> a </w:t>
      </w:r>
      <w:r>
        <w:t>aby nebyl ohrožen bezpečný</w:t>
      </w:r>
      <w:r w:rsidR="00143482">
        <w:t xml:space="preserve"> a </w:t>
      </w:r>
      <w:r>
        <w:t>plynulý provoz dráhy nebo</w:t>
      </w:r>
      <w:r w:rsidR="0091410C">
        <w:t xml:space="preserve"> </w:t>
      </w:r>
      <w:r>
        <w:t>drážní dopravy.</w:t>
      </w:r>
      <w:r w:rsidR="0091410C">
        <w:t xml:space="preserve"> </w:t>
      </w:r>
    </w:p>
    <w:p w14:paraId="0D704FEF" w14:textId="77777777" w:rsidR="005F7CEA" w:rsidRDefault="005F7CEA" w:rsidP="006C7735">
      <w:pPr>
        <w:pStyle w:val="Nadpis1-1"/>
      </w:pPr>
      <w:bookmarkStart w:id="28" w:name="_Toc151403312"/>
      <w:bookmarkStart w:id="29" w:name="_Toc157885604"/>
      <w:r>
        <w:t>AKCEPTACE DOKUMENTŮ</w:t>
      </w:r>
      <w:bookmarkEnd w:id="28"/>
      <w:bookmarkEnd w:id="29"/>
    </w:p>
    <w:p w14:paraId="28B745D6" w14:textId="77777777" w:rsidR="005F7CEA" w:rsidRDefault="005F7CEA" w:rsidP="005F7CEA">
      <w:pPr>
        <w:pStyle w:val="Text1-1"/>
      </w:pPr>
      <w:r>
        <w:t>Je-li</w:t>
      </w:r>
      <w:r w:rsidR="00143482">
        <w:t xml:space="preserve"> v </w:t>
      </w:r>
      <w:r>
        <w:t>průběhu provádění Díla nezbytné vypracovat</w:t>
      </w:r>
      <w:r w:rsidR="00143482">
        <w:t xml:space="preserve"> a </w:t>
      </w:r>
      <w:r>
        <w:t>odsouhlasit jakýkoliv dokument,</w:t>
      </w:r>
      <w:r w:rsidR="006C7735">
        <w:t xml:space="preserve"> </w:t>
      </w:r>
      <w:r>
        <w:t>který bude mít vliv na provádění Díla dle Smlouvy, zavazují se strany postupovat</w:t>
      </w:r>
      <w:r w:rsidR="00143482">
        <w:t xml:space="preserve"> v </w:t>
      </w:r>
      <w:r>
        <w:t>souladu</w:t>
      </w:r>
      <w:r w:rsidR="00143482">
        <w:t xml:space="preserve"> s </w:t>
      </w:r>
      <w:r>
        <w:t>tímto článkem.</w:t>
      </w:r>
    </w:p>
    <w:p w14:paraId="19FEFD8F" w14:textId="77777777" w:rsidR="005F7CEA" w:rsidRDefault="005F7CEA" w:rsidP="005F7CEA">
      <w:pPr>
        <w:pStyle w:val="Text1-1"/>
      </w:pPr>
      <w:r>
        <w:t>Zhotovitel se zavazuje předat první verzi dokumentu TDS</w:t>
      </w:r>
      <w:r w:rsidR="00143482">
        <w:t xml:space="preserve"> k </w:t>
      </w:r>
      <w:r>
        <w:t>akceptaci ve lhůtě</w:t>
      </w:r>
      <w:r w:rsidR="006C7735">
        <w:t xml:space="preserve"> </w:t>
      </w:r>
      <w:r>
        <w:t>domluvené mezi Zhotovitelem</w:t>
      </w:r>
      <w:r w:rsidR="00143482">
        <w:t xml:space="preserve"> a </w:t>
      </w:r>
      <w:r>
        <w:t>TDS</w:t>
      </w:r>
      <w:r w:rsidR="00143482">
        <w:t xml:space="preserve"> v </w:t>
      </w:r>
      <w:r>
        <w:t>souladu</w:t>
      </w:r>
      <w:r w:rsidR="00143482">
        <w:t xml:space="preserve"> s </w:t>
      </w:r>
      <w:r>
        <w:t>Harmonogramem postupu prací,</w:t>
      </w:r>
      <w:r w:rsidR="006C7735">
        <w:t xml:space="preserve"> </w:t>
      </w:r>
      <w:r>
        <w:t>nebo jinak stanovené</w:t>
      </w:r>
      <w:r w:rsidR="00143482">
        <w:t xml:space="preserve"> v </w:t>
      </w:r>
      <w:r>
        <w:t>souladu se Smlouvou. V pochybnostech má přednost lhůta,</w:t>
      </w:r>
      <w:r w:rsidR="006C7735">
        <w:t xml:space="preserve"> </w:t>
      </w:r>
      <w:r>
        <w:t>která byla za součinnosti obou smluvních stran</w:t>
      </w:r>
      <w:r w:rsidR="00143482">
        <w:t xml:space="preserve"> v </w:t>
      </w:r>
      <w:r>
        <w:t>souladu se Smlouvou stanovena</w:t>
      </w:r>
      <w:r w:rsidR="006C7735">
        <w:t xml:space="preserve"> </w:t>
      </w:r>
      <w:r>
        <w:t>později.</w:t>
      </w:r>
    </w:p>
    <w:p w14:paraId="4B0EA1A3" w14:textId="77777777" w:rsidR="00C5330A" w:rsidRDefault="005F7CEA" w:rsidP="005F7CEA">
      <w:pPr>
        <w:pStyle w:val="Text1-1"/>
      </w:pPr>
      <w:r>
        <w:t>TDS je oprávněn vznést veškeré své výhrady nebo připomínky</w:t>
      </w:r>
      <w:r w:rsidR="00143482">
        <w:t xml:space="preserve"> k </w:t>
      </w:r>
      <w:r>
        <w:t>první verzi dokumentu</w:t>
      </w:r>
      <w:r w:rsidR="006C7735">
        <w:t xml:space="preserve"> </w:t>
      </w:r>
      <w:r>
        <w:t>předložené dle odst. 11.2 těchto Obchodních podmínek do</w:t>
      </w:r>
      <w:r w:rsidR="00C5330A">
        <w:t>:</w:t>
      </w:r>
    </w:p>
    <w:p w14:paraId="283BD07B" w14:textId="2D5D0070" w:rsidR="00101D3B" w:rsidRDefault="00283B13" w:rsidP="008055CB">
      <w:pPr>
        <w:pStyle w:val="Odrka1-1"/>
      </w:pPr>
      <w:r>
        <w:t xml:space="preserve">tří </w:t>
      </w:r>
      <w:r w:rsidR="005F7CEA">
        <w:t>(</w:t>
      </w:r>
      <w:r>
        <w:t>3</w:t>
      </w:r>
      <w:r w:rsidR="005F7CEA">
        <w:t>)</w:t>
      </w:r>
      <w:r w:rsidR="00101D3B">
        <w:t xml:space="preserve"> pracovních dnů</w:t>
      </w:r>
      <w:r w:rsidR="003221C9" w:rsidRPr="003221C9">
        <w:t xml:space="preserve"> </w:t>
      </w:r>
      <w:r w:rsidR="003221C9">
        <w:t>od jejího doručení</w:t>
      </w:r>
      <w:r w:rsidR="00101D3B">
        <w:t xml:space="preserve"> v případě veřejných zakázek s předpokládanou hodnotou do 30 mil. Kč</w:t>
      </w:r>
      <w:r w:rsidR="00A3639C">
        <w:t>, nebo</w:t>
      </w:r>
    </w:p>
    <w:p w14:paraId="3D7D2FE3" w14:textId="63E69004" w:rsidR="00FD66E4" w:rsidRDefault="39E37FD8" w:rsidP="008055CB">
      <w:pPr>
        <w:pStyle w:val="Odrka1-1"/>
      </w:pPr>
      <w:r>
        <w:lastRenderedPageBreak/>
        <w:t>patnácti (15)</w:t>
      </w:r>
      <w:r w:rsidR="005F7CEA">
        <w:t xml:space="preserve"> pracovních</w:t>
      </w:r>
      <w:r w:rsidR="006C7735">
        <w:t xml:space="preserve"> </w:t>
      </w:r>
      <w:r w:rsidR="005F7CEA">
        <w:t>dnů</w:t>
      </w:r>
      <w:r w:rsidR="00A3639C">
        <w:t xml:space="preserve"> ve všech ostatních případech</w:t>
      </w:r>
      <w:r w:rsidR="003221C9">
        <w:t>.</w:t>
      </w:r>
    </w:p>
    <w:p w14:paraId="6652101E" w14:textId="0BB0A8E1" w:rsidR="006C7735" w:rsidRDefault="005F7CEA" w:rsidP="00B5558C">
      <w:pPr>
        <w:pStyle w:val="Odrka1-1"/>
        <w:numPr>
          <w:ilvl w:val="0"/>
          <w:numId w:val="0"/>
        </w:numPr>
        <w:ind w:left="737"/>
      </w:pPr>
      <w:r>
        <w:t>Nevznese-li TDS ve stanovené lhůtě</w:t>
      </w:r>
      <w:r w:rsidR="00143482">
        <w:t xml:space="preserve"> k </w:t>
      </w:r>
      <w:r>
        <w:t>první verzi dokumentu</w:t>
      </w:r>
      <w:r w:rsidR="006C7735">
        <w:t xml:space="preserve"> </w:t>
      </w:r>
      <w:r>
        <w:t>žádné výhrady ani připomínky, považují smluvní strany dokument ve znění jeho první</w:t>
      </w:r>
      <w:r w:rsidR="006C7735">
        <w:t xml:space="preserve"> </w:t>
      </w:r>
      <w:r>
        <w:t>verze za závazný.</w:t>
      </w:r>
      <w:r w:rsidR="006C7735">
        <w:t xml:space="preserve"> </w:t>
      </w:r>
    </w:p>
    <w:p w14:paraId="75413F70" w14:textId="523383C5" w:rsidR="006C7735" w:rsidRDefault="005F7CEA" w:rsidP="005F7CEA">
      <w:pPr>
        <w:pStyle w:val="Text1-1"/>
      </w:pPr>
      <w:r>
        <w:t>Vznese-li TDS ve stanovené lhůtě výhrady nebo připomínky</w:t>
      </w:r>
      <w:r w:rsidR="00143482">
        <w:t xml:space="preserve"> k </w:t>
      </w:r>
      <w:r>
        <w:t>první verzi dokumentu</w:t>
      </w:r>
      <w:r w:rsidR="006C7735">
        <w:t xml:space="preserve"> </w:t>
      </w:r>
      <w:r>
        <w:t>dle odst. 11.3 těchto Obchodních podmínek, zavazuje se Zhotovitel bez zbytečného</w:t>
      </w:r>
      <w:r w:rsidR="006C7735">
        <w:t xml:space="preserve"> </w:t>
      </w:r>
      <w:r>
        <w:t xml:space="preserve">odkladu (ve lhůtě přiměřené povaze výhrady), nejpozději však </w:t>
      </w:r>
      <w:proofErr w:type="gramStart"/>
      <w:r>
        <w:t xml:space="preserve">do </w:t>
      </w:r>
      <w:r w:rsidR="5931AA4D">
        <w:t xml:space="preserve"> </w:t>
      </w:r>
      <w:r w:rsidR="0D593948">
        <w:t>pět</w:t>
      </w:r>
      <w:r w:rsidR="49FF9BD5">
        <w:t>i</w:t>
      </w:r>
      <w:proofErr w:type="gramEnd"/>
      <w:r w:rsidR="00283B13">
        <w:t xml:space="preserve"> (</w:t>
      </w:r>
      <w:r w:rsidR="1FC64912">
        <w:t>5</w:t>
      </w:r>
      <w:r w:rsidR="00283B13">
        <w:t>)</w:t>
      </w:r>
      <w:r>
        <w:t xml:space="preserve"> dnů, provést</w:t>
      </w:r>
      <w:r w:rsidR="006C7735">
        <w:t xml:space="preserve"> </w:t>
      </w:r>
      <w:r>
        <w:t>veškeré potřebné úpravy dokumentu dle výhrad</w:t>
      </w:r>
      <w:r w:rsidR="00143482">
        <w:t xml:space="preserve"> a </w:t>
      </w:r>
      <w:r>
        <w:t>připomínek TDS</w:t>
      </w:r>
      <w:r w:rsidR="00143482">
        <w:t xml:space="preserve"> a </w:t>
      </w:r>
      <w:r>
        <w:t>takto upravený</w:t>
      </w:r>
      <w:r w:rsidR="006C7735">
        <w:t xml:space="preserve"> </w:t>
      </w:r>
      <w:r>
        <w:t>dokument předat jako jeho druhou verzi TDS</w:t>
      </w:r>
      <w:r w:rsidR="00143482">
        <w:t xml:space="preserve"> k </w:t>
      </w:r>
      <w:r>
        <w:t>akceptaci.</w:t>
      </w:r>
      <w:r w:rsidR="006C7735">
        <w:t xml:space="preserve"> </w:t>
      </w:r>
    </w:p>
    <w:p w14:paraId="64C352A6" w14:textId="77777777" w:rsidR="00162F74" w:rsidRDefault="005F7CEA" w:rsidP="005F7CEA">
      <w:pPr>
        <w:pStyle w:val="Text1-1"/>
      </w:pPr>
      <w:r>
        <w:t>TDS se zavazuje vznést veškeré své výhrady nebo připomínky</w:t>
      </w:r>
      <w:r w:rsidR="00143482">
        <w:t xml:space="preserve"> k </w:t>
      </w:r>
      <w:r>
        <w:t>druhé verzi dokumentu</w:t>
      </w:r>
      <w:r w:rsidR="006C7735">
        <w:t xml:space="preserve"> </w:t>
      </w:r>
      <w:r>
        <w:t>předložené dle odst. 11.4 těchto Obchodních podmínek do</w:t>
      </w:r>
      <w:r w:rsidR="00162F74">
        <w:t>:</w:t>
      </w:r>
    </w:p>
    <w:p w14:paraId="6E26FCAA" w14:textId="15CC0931" w:rsidR="00817964" w:rsidRDefault="005F7CEA" w:rsidP="00162F74">
      <w:pPr>
        <w:pStyle w:val="Odrka1-1"/>
      </w:pPr>
      <w:r>
        <w:t xml:space="preserve"> </w:t>
      </w:r>
      <w:r w:rsidR="00283B13">
        <w:t xml:space="preserve">tří </w:t>
      </w:r>
      <w:r>
        <w:t>(</w:t>
      </w:r>
      <w:r w:rsidR="00283B13">
        <w:t>3</w:t>
      </w:r>
      <w:r>
        <w:t>)</w:t>
      </w:r>
      <w:r w:rsidR="00162F74">
        <w:t xml:space="preserve"> pracovních dnů </w:t>
      </w:r>
      <w:r w:rsidR="00817964">
        <w:t>od jejího doručení v </w:t>
      </w:r>
      <w:r w:rsidR="35036AE4">
        <w:t>případě</w:t>
      </w:r>
      <w:r w:rsidR="00817964">
        <w:t xml:space="preserve"> veřejných zakázek s předpokládanou hodnotou do 30 mil. Kč, nebo</w:t>
      </w:r>
    </w:p>
    <w:p w14:paraId="632BA525" w14:textId="14843148" w:rsidR="005F7CEA" w:rsidRDefault="4D875C1F" w:rsidP="00B5558C">
      <w:pPr>
        <w:pStyle w:val="Odrka1-1"/>
      </w:pPr>
      <w:r>
        <w:t>patnáct</w:t>
      </w:r>
      <w:r w:rsidR="00817964">
        <w:t>i</w:t>
      </w:r>
      <w:r>
        <w:t xml:space="preserve"> (15)</w:t>
      </w:r>
      <w:r w:rsidR="005F7CEA">
        <w:t xml:space="preserve"> pracovních</w:t>
      </w:r>
      <w:r w:rsidR="006C7735">
        <w:t xml:space="preserve"> </w:t>
      </w:r>
      <w:r w:rsidR="005F7CEA">
        <w:t xml:space="preserve">dnů </w:t>
      </w:r>
      <w:r w:rsidR="008270C2">
        <w:t>ve všech ostatních případech</w:t>
      </w:r>
      <w:r w:rsidR="005F7CEA">
        <w:t>. Nevznese-li TDS ve stanovené lhůtě</w:t>
      </w:r>
      <w:r w:rsidR="00143482">
        <w:t xml:space="preserve"> k </w:t>
      </w:r>
      <w:r w:rsidR="005F7CEA">
        <w:t>druhé verzi dokumentu</w:t>
      </w:r>
      <w:r w:rsidR="006C7735">
        <w:t xml:space="preserve"> </w:t>
      </w:r>
      <w:r w:rsidR="005F7CEA">
        <w:t>žádné výhrady ani připomínky, považují smluvní strany dokument ve znění jeho druhé</w:t>
      </w:r>
      <w:r w:rsidR="006C7735">
        <w:t xml:space="preserve"> </w:t>
      </w:r>
      <w:r w:rsidR="005F7CEA">
        <w:t>verze za závazný.</w:t>
      </w:r>
    </w:p>
    <w:p w14:paraId="1C6B6737" w14:textId="13FB5AEE" w:rsidR="005F7CEA" w:rsidRDefault="005F7CEA" w:rsidP="005F7CEA">
      <w:pPr>
        <w:pStyle w:val="Text1-1"/>
      </w:pPr>
      <w:r>
        <w:t>Vznese-li TDS ve stanovené lhůtě své výhrady nebo připomínky</w:t>
      </w:r>
      <w:r w:rsidR="00143482">
        <w:t xml:space="preserve"> k </w:t>
      </w:r>
      <w:r>
        <w:t>druhé verzi</w:t>
      </w:r>
      <w:r w:rsidR="006C7735">
        <w:t xml:space="preserve"> </w:t>
      </w:r>
      <w:r>
        <w:t>dokumentu dle odst. 11.5 těchto Obchodních podmínek, zavazuje se Zhotovitel</w:t>
      </w:r>
      <w:r w:rsidR="00143482">
        <w:t xml:space="preserve"> a </w:t>
      </w:r>
      <w:r>
        <w:t>TDS</w:t>
      </w:r>
      <w:r w:rsidR="006C7735">
        <w:t xml:space="preserve"> </w:t>
      </w:r>
      <w:r>
        <w:t>zahájit společné jednání za účelem odstranění veškerých vzájemných rozporů</w:t>
      </w:r>
      <w:r w:rsidR="00143482">
        <w:t xml:space="preserve"> a </w:t>
      </w:r>
      <w:r>
        <w:t>akceptace dokumentu,</w:t>
      </w:r>
      <w:r w:rsidR="00143482">
        <w:t xml:space="preserve"> a </w:t>
      </w:r>
      <w:r>
        <w:t xml:space="preserve">to nejpozději do </w:t>
      </w:r>
      <w:r w:rsidR="2B832456">
        <w:t>pěti (5</w:t>
      </w:r>
      <w:r>
        <w:t xml:space="preserve"> pracovních dnů od doručení výzvy</w:t>
      </w:r>
      <w:r w:rsidR="006C7735">
        <w:t xml:space="preserve"> </w:t>
      </w:r>
      <w:r>
        <w:t>kterékoliv smluvní strany</w:t>
      </w:r>
      <w:r w:rsidR="00143482">
        <w:t xml:space="preserve"> k </w:t>
      </w:r>
      <w:r>
        <w:t>jednání.</w:t>
      </w:r>
      <w:r w:rsidR="006C7735">
        <w:t xml:space="preserve"> </w:t>
      </w:r>
    </w:p>
    <w:p w14:paraId="5F637C99" w14:textId="77777777" w:rsidR="006C7735" w:rsidRDefault="005F7CEA" w:rsidP="005F7CEA">
      <w:pPr>
        <w:pStyle w:val="Text1-1"/>
      </w:pPr>
      <w:r>
        <w:t>V případě, že dokument představuje změnu Smlouvy, včetně, nikoliv však výlučně,</w:t>
      </w:r>
      <w:r w:rsidR="006C7735">
        <w:t xml:space="preserve"> </w:t>
      </w:r>
      <w:r>
        <w:t>změnu termínů dle Harmonogramu postupu prací, obsah dokumentu je pro strany</w:t>
      </w:r>
      <w:r w:rsidR="006C7735">
        <w:t xml:space="preserve"> </w:t>
      </w:r>
      <w:r>
        <w:t>závazný pouze</w:t>
      </w:r>
      <w:r w:rsidR="00143482">
        <w:t xml:space="preserve"> v </w:t>
      </w:r>
      <w:r>
        <w:t>případě, že je dokument vyhotoven ve formě řádného písemného</w:t>
      </w:r>
      <w:r w:rsidR="006C7735">
        <w:t xml:space="preserve"> </w:t>
      </w:r>
      <w:r>
        <w:t>dodatku ke Smlouvě</w:t>
      </w:r>
      <w:r w:rsidR="00143482">
        <w:t xml:space="preserve"> a </w:t>
      </w:r>
      <w:r>
        <w:t>podepsán oběma smluvními stranami.</w:t>
      </w:r>
    </w:p>
    <w:p w14:paraId="06AFEEB3" w14:textId="77777777" w:rsidR="005F7CEA" w:rsidRDefault="005F7CEA" w:rsidP="00C22667">
      <w:pPr>
        <w:pStyle w:val="Nadpis1-1"/>
      </w:pPr>
      <w:bookmarkStart w:id="30" w:name="_Toc151403313"/>
      <w:bookmarkStart w:id="31" w:name="_Toc157885605"/>
      <w:r w:rsidRPr="003E20A1">
        <w:t>CE</w:t>
      </w:r>
      <w:r w:rsidRPr="00DA2600">
        <w:rPr>
          <w:rStyle w:val="Nadpis1-1Char"/>
          <w:b/>
          <w:bCs/>
        </w:rPr>
        <w:t>N</w:t>
      </w:r>
      <w:r w:rsidRPr="003E20A1">
        <w:t>A</w:t>
      </w:r>
      <w:r>
        <w:t xml:space="preserve"> DÍLA</w:t>
      </w:r>
      <w:bookmarkEnd w:id="30"/>
      <w:bookmarkEnd w:id="31"/>
    </w:p>
    <w:p w14:paraId="2664F8D5" w14:textId="3878EAC4" w:rsidR="005F7CEA" w:rsidRDefault="005F7CEA" w:rsidP="005F7CEA">
      <w:pPr>
        <w:pStyle w:val="Text1-1"/>
      </w:pPr>
      <w:r>
        <w:t>Cena Díla je uvedená</w:t>
      </w:r>
      <w:r w:rsidR="00143482">
        <w:t xml:space="preserve"> v </w:t>
      </w:r>
      <w:r>
        <w:t>odst. 3.</w:t>
      </w:r>
      <w:r w:rsidR="00E26D4A">
        <w:t>4</w:t>
      </w:r>
      <w:r>
        <w:t xml:space="preserve"> Smlouvy</w:t>
      </w:r>
      <w:r w:rsidR="00143482">
        <w:t xml:space="preserve"> a v </w:t>
      </w:r>
      <w:r>
        <w:t>příloze č. 4 Smlouvy, kde je vymezena dle</w:t>
      </w:r>
      <w:r w:rsidR="006C7735">
        <w:t xml:space="preserve"> </w:t>
      </w:r>
      <w:r>
        <w:t>objektů</w:t>
      </w:r>
      <w:r w:rsidR="00EF1587">
        <w:t xml:space="preserve"> stavební části</w:t>
      </w:r>
      <w:r w:rsidR="002901E5" w:rsidRPr="002901E5">
        <w:t xml:space="preserve"> </w:t>
      </w:r>
      <w:r w:rsidR="002901E5">
        <w:t>(SO)</w:t>
      </w:r>
      <w:r w:rsidR="002901E5" w:rsidRPr="00E065B7">
        <w:t xml:space="preserve">, </w:t>
      </w:r>
      <w:r w:rsidR="002901E5">
        <w:t>objektů technologické části (PS)</w:t>
      </w:r>
      <w:r>
        <w:t xml:space="preserve"> či jiných Částí Díla.</w:t>
      </w:r>
      <w:r w:rsidR="006C7735">
        <w:t xml:space="preserve"> </w:t>
      </w:r>
    </w:p>
    <w:p w14:paraId="0AAAD8E0" w14:textId="08C96D6B" w:rsidR="005F7CEA" w:rsidRDefault="005F7CEA" w:rsidP="005F7CEA">
      <w:pPr>
        <w:pStyle w:val="Text1-1"/>
      </w:pPr>
      <w:r>
        <w:t>Zhotovitel potvrzuje, že je schopen zrealizovat předmět Veřejné zakázky za cenu</w:t>
      </w:r>
      <w:r w:rsidR="006C7735">
        <w:t xml:space="preserve"> </w:t>
      </w:r>
      <w:r>
        <w:t>uvedenou</w:t>
      </w:r>
      <w:r w:rsidR="00143482">
        <w:t xml:space="preserve"> v </w:t>
      </w:r>
      <w:r>
        <w:t>odst. 3.</w:t>
      </w:r>
      <w:r w:rsidR="00E26D4A">
        <w:t>4</w:t>
      </w:r>
      <w:r>
        <w:t xml:space="preserve"> Smlouvy</w:t>
      </w:r>
      <w:r w:rsidR="00143482">
        <w:t xml:space="preserve"> a v </w:t>
      </w:r>
      <w:r>
        <w:t>příloze č. 4 Smlouvy,</w:t>
      </w:r>
      <w:r w:rsidR="00143482">
        <w:t xml:space="preserve"> a </w:t>
      </w:r>
      <w:r>
        <w:t>to</w:t>
      </w:r>
      <w:r w:rsidR="00143482">
        <w:t xml:space="preserve"> v </w:t>
      </w:r>
      <w:r>
        <w:t>plném rozsahu</w:t>
      </w:r>
      <w:r w:rsidR="00143482">
        <w:t xml:space="preserve"> a </w:t>
      </w:r>
      <w:r>
        <w:t>potvrzuje, že cena uvedená</w:t>
      </w:r>
      <w:r w:rsidR="00143482">
        <w:t xml:space="preserve"> v </w:t>
      </w:r>
      <w:r>
        <w:t>odst. 3.</w:t>
      </w:r>
      <w:r w:rsidR="00E26D4A">
        <w:t>4</w:t>
      </w:r>
      <w:r>
        <w:t xml:space="preserve"> Smlouvy</w:t>
      </w:r>
      <w:r w:rsidR="00143482">
        <w:t xml:space="preserve"> a v </w:t>
      </w:r>
      <w:r>
        <w:t>příloze č. 4 Smlouvy je cenou</w:t>
      </w:r>
      <w:r w:rsidR="006C7735">
        <w:t xml:space="preserve"> </w:t>
      </w:r>
      <w:r>
        <w:t>konečnou</w:t>
      </w:r>
      <w:r w:rsidR="00143482">
        <w:t xml:space="preserve"> a </w:t>
      </w:r>
      <w:r>
        <w:t>nepřekročitelnou</w:t>
      </w:r>
      <w:r w:rsidR="00143482">
        <w:t xml:space="preserve"> a </w:t>
      </w:r>
      <w:r>
        <w:t>zahrnuje veškeré práce nezbytné pro řádné dokončení</w:t>
      </w:r>
      <w:r w:rsidR="00143482">
        <w:t xml:space="preserve"> a </w:t>
      </w:r>
      <w:r>
        <w:t>předání Díla, přičemž může být měněna výhradně:</w:t>
      </w:r>
    </w:p>
    <w:p w14:paraId="574EC684" w14:textId="77777777" w:rsidR="006C7735" w:rsidRDefault="005F7CEA" w:rsidP="005F7CEA">
      <w:pPr>
        <w:pStyle w:val="Text1-2"/>
      </w:pPr>
      <w:r>
        <w:t>v případě změny výše nebo způsobu platby zákonem stanovené daně</w:t>
      </w:r>
      <w:r w:rsidR="00143482">
        <w:t xml:space="preserve"> z </w:t>
      </w:r>
      <w:r>
        <w:t>přidané</w:t>
      </w:r>
      <w:r w:rsidR="006C7735">
        <w:t xml:space="preserve"> </w:t>
      </w:r>
      <w:r>
        <w:t>hodnoty (DPH), přičemž</w:t>
      </w:r>
      <w:r w:rsidR="00143482">
        <w:t xml:space="preserve"> v </w:t>
      </w:r>
      <w:r>
        <w:t>takovém případě se Cena Díla upraví způsobem</w:t>
      </w:r>
      <w:r w:rsidR="006C7735">
        <w:t xml:space="preserve"> </w:t>
      </w:r>
      <w:r>
        <w:t>odpovídajícím změně výše nebo způsobu odvodu DPH,</w:t>
      </w:r>
      <w:r w:rsidR="006C7735">
        <w:t xml:space="preserve"> </w:t>
      </w:r>
    </w:p>
    <w:p w14:paraId="04229830" w14:textId="4D4D1923" w:rsidR="006C7735" w:rsidRDefault="005F7CEA" w:rsidP="005F7CEA">
      <w:pPr>
        <w:pStyle w:val="Text1-2"/>
      </w:pPr>
      <w:r>
        <w:t>na základě písemné dohody stran</w:t>
      </w:r>
      <w:r w:rsidR="00B31F81">
        <w:t>.</w:t>
      </w:r>
    </w:p>
    <w:p w14:paraId="3E3521EF" w14:textId="77777777" w:rsidR="006C7735" w:rsidRDefault="005F7CEA" w:rsidP="005F7CEA">
      <w:pPr>
        <w:pStyle w:val="Text1-1"/>
      </w:pPr>
      <w:r>
        <w:t>Cena veškerého zařízení</w:t>
      </w:r>
      <w:r w:rsidR="00143482">
        <w:t xml:space="preserve"> a </w:t>
      </w:r>
      <w:r>
        <w:t>materiálů určených ke zhotovení Díla</w:t>
      </w:r>
      <w:r w:rsidR="00143482">
        <w:t xml:space="preserve"> a </w:t>
      </w:r>
      <w:r>
        <w:t>cena jejich dodávky</w:t>
      </w:r>
      <w:r w:rsidR="006C7735">
        <w:t xml:space="preserve"> </w:t>
      </w:r>
      <w:r>
        <w:t>je zahrnuta</w:t>
      </w:r>
      <w:r w:rsidR="00143482">
        <w:t xml:space="preserve"> v </w:t>
      </w:r>
      <w:r>
        <w:t>Ceně Díla.</w:t>
      </w:r>
      <w:r w:rsidR="006C7735">
        <w:t xml:space="preserve"> </w:t>
      </w:r>
    </w:p>
    <w:p w14:paraId="1763A605" w14:textId="298F80D3" w:rsidR="005F7CEA" w:rsidRDefault="005F7CEA" w:rsidP="005F7CEA">
      <w:pPr>
        <w:pStyle w:val="Text1-1"/>
      </w:pPr>
      <w:r>
        <w:t xml:space="preserve">Cena Díla zahrnuje náklady na </w:t>
      </w:r>
      <w:r w:rsidR="00525E48">
        <w:t xml:space="preserve">Realizační dokumentaci </w:t>
      </w:r>
      <w:r>
        <w:t>stavby (</w:t>
      </w:r>
      <w:r w:rsidR="00525E48">
        <w:t>RDS</w:t>
      </w:r>
      <w:r>
        <w:t>)</w:t>
      </w:r>
      <w:r w:rsidR="00143482">
        <w:t xml:space="preserve"> a </w:t>
      </w:r>
      <w:r>
        <w:t>náklady na zpracování dokumentace skutečného provedení</w:t>
      </w:r>
      <w:r w:rsidR="002901E5">
        <w:t xml:space="preserve"> stavby</w:t>
      </w:r>
      <w:r>
        <w:t>, včetně geodetické</w:t>
      </w:r>
      <w:r w:rsidR="006C7735">
        <w:t xml:space="preserve"> </w:t>
      </w:r>
      <w:r>
        <w:t>dokumentace skutečného provedení,</w:t>
      </w:r>
      <w:r w:rsidR="00143482">
        <w:t xml:space="preserve"> i </w:t>
      </w:r>
      <w:r>
        <w:t xml:space="preserve">náklady na činnost </w:t>
      </w:r>
      <w:r w:rsidR="00857266">
        <w:t>Oznámeného subjektu</w:t>
      </w:r>
      <w:r>
        <w:t>. Dále</w:t>
      </w:r>
      <w:r w:rsidR="006C7735">
        <w:t xml:space="preserve"> </w:t>
      </w:r>
      <w:r>
        <w:t>obsahuje náklady na provedení měření, potřebných pro zpracování požadované</w:t>
      </w:r>
      <w:r w:rsidR="006C7735">
        <w:t xml:space="preserve"> </w:t>
      </w:r>
      <w:r>
        <w:t>dokumentace.</w:t>
      </w:r>
      <w:r w:rsidR="006C7735">
        <w:t xml:space="preserve"> </w:t>
      </w:r>
    </w:p>
    <w:p w14:paraId="64E4B946" w14:textId="66A9C00C" w:rsidR="005F7CEA" w:rsidRDefault="005F7CEA" w:rsidP="005F7CEA">
      <w:pPr>
        <w:pStyle w:val="Text1-1"/>
      </w:pPr>
      <w:r>
        <w:t>Cena Díla zahrnuje veškeré náklady Zhotovitele na zhotovení Díla. V ceně Díla jsou</w:t>
      </w:r>
      <w:r w:rsidR="006C7735">
        <w:t xml:space="preserve"> </w:t>
      </w:r>
      <w:r>
        <w:t>obsaženy</w:t>
      </w:r>
      <w:r w:rsidR="00143482">
        <w:t xml:space="preserve"> i </w:t>
      </w:r>
      <w:r>
        <w:t>náklady na vybudování, provoz, údržbu</w:t>
      </w:r>
      <w:r w:rsidR="00143482">
        <w:t xml:space="preserve"> a </w:t>
      </w:r>
      <w:r>
        <w:t>likvidaci zařízení Staveniště</w:t>
      </w:r>
      <w:r w:rsidR="006C7735">
        <w:t xml:space="preserve"> </w:t>
      </w:r>
      <w:r>
        <w:t>Zhotovitele</w:t>
      </w:r>
      <w:r w:rsidR="00143482">
        <w:t xml:space="preserve"> i </w:t>
      </w:r>
      <w:r>
        <w:t>jeho Poddodavatelů, náklady na zpracování</w:t>
      </w:r>
      <w:r w:rsidR="00143482">
        <w:t xml:space="preserve"> a </w:t>
      </w:r>
      <w:r>
        <w:t>projednání projektu zařízení</w:t>
      </w:r>
      <w:r w:rsidR="006C7735">
        <w:t xml:space="preserve"> </w:t>
      </w:r>
      <w:r>
        <w:t xml:space="preserve">Staveniště ve smyslu </w:t>
      </w:r>
      <w:r w:rsidR="009D7515">
        <w:t>NSZ</w:t>
      </w:r>
      <w:r>
        <w:t>. V ceně jsou zahrnuty</w:t>
      </w:r>
      <w:r w:rsidR="00143482">
        <w:t xml:space="preserve"> i </w:t>
      </w:r>
      <w:r>
        <w:t>náklady</w:t>
      </w:r>
      <w:r w:rsidR="006C7735">
        <w:t xml:space="preserve"> </w:t>
      </w:r>
      <w:r>
        <w:t>odpadového hospodářství</w:t>
      </w:r>
      <w:r w:rsidR="00143482">
        <w:t xml:space="preserve"> a </w:t>
      </w:r>
      <w:r>
        <w:t>úpravy pozemků</w:t>
      </w:r>
      <w:r w:rsidR="00143482">
        <w:t xml:space="preserve"> a </w:t>
      </w:r>
      <w:r>
        <w:t>jejich uvedení do původního stavu,</w:t>
      </w:r>
      <w:r w:rsidR="006C7735">
        <w:t xml:space="preserve"> </w:t>
      </w:r>
      <w:r>
        <w:t>měření hluku</w:t>
      </w:r>
      <w:r w:rsidR="00143482">
        <w:t xml:space="preserve"> a </w:t>
      </w:r>
      <w:r>
        <w:t>vibrací, provedení technických revizí</w:t>
      </w:r>
      <w:r w:rsidR="00143482">
        <w:t xml:space="preserve"> a </w:t>
      </w:r>
      <w:r>
        <w:t>potřebných komplexních</w:t>
      </w:r>
      <w:r w:rsidR="006C7735">
        <w:t xml:space="preserve"> </w:t>
      </w:r>
      <w:r>
        <w:t>zkoušek, náklady na ztížené podmínky výstavby, daně (s výjimkou DPH), dovozní cla</w:t>
      </w:r>
      <w:r w:rsidR="00143482">
        <w:t xml:space="preserve"> a </w:t>
      </w:r>
      <w:r>
        <w:t>jiné poplatky. Užívání nemovitostí pro účely zařízení Staveniště</w:t>
      </w:r>
      <w:r w:rsidR="00143482">
        <w:t xml:space="preserve"> a </w:t>
      </w:r>
      <w:r>
        <w:t>využití dočasných</w:t>
      </w:r>
      <w:r w:rsidR="006C7735">
        <w:t xml:space="preserve"> </w:t>
      </w:r>
      <w:r>
        <w:t>záborů hradí Zhotovitel.</w:t>
      </w:r>
    </w:p>
    <w:p w14:paraId="35A499C2" w14:textId="7F797F50" w:rsidR="005F7CEA" w:rsidRDefault="005F7CEA" w:rsidP="005F7CEA">
      <w:pPr>
        <w:pStyle w:val="Text1-1"/>
      </w:pPr>
      <w:r>
        <w:lastRenderedPageBreak/>
        <w:t>Cena Díla zahrnuje</w:t>
      </w:r>
      <w:r w:rsidR="00143482">
        <w:t xml:space="preserve"> i </w:t>
      </w:r>
      <w:r>
        <w:t>tzv. nezadatelné práce nezbytné pro zhotovení Díla, které je</w:t>
      </w:r>
      <w:r w:rsidR="006C7735">
        <w:t xml:space="preserve"> </w:t>
      </w:r>
      <w:r>
        <w:t>Zhotovitel povinen zajistit</w:t>
      </w:r>
      <w:r w:rsidR="00143482">
        <w:t xml:space="preserve"> u </w:t>
      </w:r>
      <w:r>
        <w:t>příslušné organizační jednotky Objednatele</w:t>
      </w:r>
      <w:r w:rsidRPr="0062195C">
        <w:t>.</w:t>
      </w:r>
      <w:r w:rsidR="006C7735">
        <w:t xml:space="preserve"> </w:t>
      </w:r>
    </w:p>
    <w:p w14:paraId="06AB6D77" w14:textId="77777777" w:rsidR="005F7CEA" w:rsidRDefault="005F7CEA" w:rsidP="005F7CEA">
      <w:pPr>
        <w:pStyle w:val="Text1-1"/>
      </w:pPr>
      <w:r>
        <w:t>Zhotovitel prohlašuje, že Cena Díla je cenou nejvýše přípustnou</w:t>
      </w:r>
      <w:r w:rsidR="00143482">
        <w:t xml:space="preserve"> a </w:t>
      </w:r>
      <w:r>
        <w:t>zahrnuje veškeré</w:t>
      </w:r>
      <w:r w:rsidR="006C7735">
        <w:t xml:space="preserve"> </w:t>
      </w:r>
      <w:r>
        <w:t>náklady na zhotovení Díla. Zhotovitel dále prohlašuje, že se seznámil se Staveništěm</w:t>
      </w:r>
      <w:r w:rsidR="00143482">
        <w:t xml:space="preserve"> a </w:t>
      </w:r>
      <w:r>
        <w:t>celým obsahem Zadávací dokumentace (vč. části obsahující výkresovou část</w:t>
      </w:r>
      <w:r w:rsidR="00143482">
        <w:t xml:space="preserve"> a </w:t>
      </w:r>
      <w:r>
        <w:t>část</w:t>
      </w:r>
      <w:r w:rsidR="006C7735">
        <w:t xml:space="preserve"> </w:t>
      </w:r>
      <w:r>
        <w:t>soupis prací).</w:t>
      </w:r>
    </w:p>
    <w:p w14:paraId="7993145E" w14:textId="77777777" w:rsidR="006C7735" w:rsidRDefault="005F7CEA" w:rsidP="005F7CEA">
      <w:pPr>
        <w:pStyle w:val="Text1-1"/>
      </w:pPr>
      <w:r>
        <w:t>Pokud dojde</w:t>
      </w:r>
      <w:r w:rsidR="00143482">
        <w:t xml:space="preserve"> k </w:t>
      </w:r>
      <w:r>
        <w:t>přerušení prací na Díle nebo Části Díla dle odst. 3.7 Obchodních</w:t>
      </w:r>
      <w:r w:rsidR="006C7735">
        <w:t xml:space="preserve"> </w:t>
      </w:r>
      <w:r>
        <w:t>podmínek</w:t>
      </w:r>
      <w:r w:rsidR="00143482">
        <w:t xml:space="preserve"> z </w:t>
      </w:r>
      <w:r>
        <w:t>důvodů nikoli na straně Zhotovitele po dobu delší než 2 roky (a to</w:t>
      </w:r>
      <w:r w:rsidR="00143482">
        <w:t xml:space="preserve"> i</w:t>
      </w:r>
      <w:r w:rsidR="00821801">
        <w:t> </w:t>
      </w:r>
      <w:r w:rsidR="00143482">
        <w:t>v </w:t>
      </w:r>
      <w:r>
        <w:t>součtu jednotlivých kratších přerušení prací), počínaje prvním dnem následujícího roku</w:t>
      </w:r>
      <w:r w:rsidR="006C7735">
        <w:t xml:space="preserve"> </w:t>
      </w:r>
      <w:r>
        <w:t>se bude dosud neuhrazená část Ceny Díla automaticky každoročně upravovat</w:t>
      </w:r>
      <w:r w:rsidR="00143482">
        <w:t xml:space="preserve"> o </w:t>
      </w:r>
      <w:r>
        <w:t>roční</w:t>
      </w:r>
      <w:r w:rsidR="006C7735">
        <w:t xml:space="preserve"> </w:t>
      </w:r>
      <w:r>
        <w:t>míru růstu indexu cen stavebních prací za předcházející kalendářní rok zveřejňovaného</w:t>
      </w:r>
      <w:r w:rsidR="006C7735">
        <w:t xml:space="preserve"> </w:t>
      </w:r>
      <w:r>
        <w:t>Českým statistickým úřadem. V případě přerušení</w:t>
      </w:r>
      <w:r w:rsidR="00143482">
        <w:t xml:space="preserve"> z </w:t>
      </w:r>
      <w:r>
        <w:t>důvodů na straně Zhotovitele se</w:t>
      </w:r>
      <w:r w:rsidR="006C7735">
        <w:t xml:space="preserve"> </w:t>
      </w:r>
      <w:r>
        <w:t>úprava Ceny Díla podle tohoto odstavce nepoužije.</w:t>
      </w:r>
    </w:p>
    <w:p w14:paraId="1A814573" w14:textId="77777777" w:rsidR="005F7CEA" w:rsidRDefault="005F7CEA" w:rsidP="00C22667">
      <w:pPr>
        <w:pStyle w:val="Nadpis1-1"/>
      </w:pPr>
      <w:bookmarkStart w:id="32" w:name="_Toc151403314"/>
      <w:bookmarkStart w:id="33" w:name="_Toc157885606"/>
      <w:r>
        <w:t>PLATEBNÍ PODMÍNKY</w:t>
      </w:r>
      <w:bookmarkEnd w:id="32"/>
      <w:bookmarkEnd w:id="33"/>
    </w:p>
    <w:p w14:paraId="6C520472" w14:textId="06D3DE24" w:rsidR="005F7CEA" w:rsidRDefault="005F7CEA" w:rsidP="005F7CEA">
      <w:pPr>
        <w:pStyle w:val="Text1-1"/>
      </w:pPr>
      <w:r>
        <w:t>Cena Díla bude hrazena průběžně na základě daňových dokladů, které budou</w:t>
      </w:r>
      <w:r w:rsidR="006C7735">
        <w:t xml:space="preserve"> </w:t>
      </w:r>
      <w:r>
        <w:t>vystaveny vždy na cenu stavebních</w:t>
      </w:r>
      <w:r w:rsidR="00143482">
        <w:t xml:space="preserve"> a </w:t>
      </w:r>
      <w:r>
        <w:t>jiných prací, které byly</w:t>
      </w:r>
      <w:r w:rsidR="00143482">
        <w:t xml:space="preserve"> v </w:t>
      </w:r>
      <w:r>
        <w:t>předcházejícím</w:t>
      </w:r>
      <w:r w:rsidR="006C7735">
        <w:t xml:space="preserve"> </w:t>
      </w:r>
      <w:r>
        <w:t>kalendářním měsíci provedeny</w:t>
      </w:r>
      <w:r w:rsidR="00143482">
        <w:t xml:space="preserve"> v </w:t>
      </w:r>
      <w:r>
        <w:t>souladu se Smlouvou za účelem zhotovení Díla,</w:t>
      </w:r>
      <w:r w:rsidR="001717BE">
        <w:t xml:space="preserve"> a </w:t>
      </w:r>
      <w:r w:rsidR="00143482">
        <w:t>v </w:t>
      </w:r>
      <w:r>
        <w:t>případě, že si to vyžádá Objednatel,</w:t>
      </w:r>
      <w:r w:rsidR="00143482">
        <w:t xml:space="preserve"> i </w:t>
      </w:r>
      <w:r>
        <w:t>na cenu materiálu dodaného</w:t>
      </w:r>
      <w:r w:rsidR="00143482">
        <w:t xml:space="preserve"> v </w:t>
      </w:r>
      <w:r>
        <w:t>předcházejícím</w:t>
      </w:r>
      <w:r w:rsidR="006C7735">
        <w:t xml:space="preserve"> </w:t>
      </w:r>
      <w:r>
        <w:t>kalendářním měsíci na Staveniště za účelem zhotovení Díla</w:t>
      </w:r>
      <w:r w:rsidR="00143482">
        <w:t xml:space="preserve"> a </w:t>
      </w:r>
      <w:r>
        <w:t>je řádně uskladněn</w:t>
      </w:r>
      <w:r w:rsidR="00143482">
        <w:t xml:space="preserve"> a </w:t>
      </w:r>
      <w:r>
        <w:t>zabezpečen před ztrátou, poškozením nebo zničením, přičemž tyto stavební</w:t>
      </w:r>
      <w:r w:rsidR="00143482">
        <w:t xml:space="preserve"> a </w:t>
      </w:r>
      <w:r>
        <w:t>jiné</w:t>
      </w:r>
      <w:r w:rsidR="006C7735">
        <w:t xml:space="preserve"> </w:t>
      </w:r>
      <w:r>
        <w:t>práce či materiál musí být zaznamenány</w:t>
      </w:r>
      <w:r w:rsidR="00143482">
        <w:t xml:space="preserve"> v </w:t>
      </w:r>
      <w:r>
        <w:t>Soupisu provedených prací potvrzeném</w:t>
      </w:r>
      <w:r w:rsidR="006C7735">
        <w:t xml:space="preserve"> </w:t>
      </w:r>
      <w:r>
        <w:t>podpisem TDS.</w:t>
      </w:r>
    </w:p>
    <w:p w14:paraId="64F85F04" w14:textId="55CEB07F" w:rsidR="006B69DA" w:rsidRDefault="006B69DA" w:rsidP="005F7CEA">
      <w:pPr>
        <w:pStyle w:val="Text1-1"/>
      </w:pPr>
      <w:r>
        <w:t>Daňový doklad vystavený Zhotovitelem musí splňovat veškeré náležitosti uvedené ve Smlouvě</w:t>
      </w:r>
      <w:r w:rsidR="00594F62">
        <w:t>, v Obchodních podmínkách</w:t>
      </w:r>
      <w:r>
        <w:t xml:space="preserve"> nebo vyžadované obecně závaznými právními předpisy, zejména zákonem č. 235/2004 Sb., o dani z přidané hodnoty, ve znění pozdějších předpisů a zákona č. 563/1991 Sb., o účetnictví, ve znění pozdějších předpisů.</w:t>
      </w:r>
    </w:p>
    <w:p w14:paraId="0AA1B4FD" w14:textId="3C02E8E6" w:rsidR="00346493" w:rsidRPr="00B5558C" w:rsidRDefault="00F92E41" w:rsidP="00B5558C">
      <w:pPr>
        <w:pStyle w:val="Odstavec1-1a"/>
        <w:numPr>
          <w:ilvl w:val="0"/>
          <w:numId w:val="0"/>
        </w:numPr>
        <w:ind w:left="737"/>
        <w:rPr>
          <w:rFonts w:asciiTheme="majorHAnsi" w:eastAsiaTheme="majorEastAsia" w:hAnsiTheme="majorHAnsi" w:cstheme="majorBidi"/>
        </w:rPr>
      </w:pPr>
      <w:hyperlink r:id="rId11" w:history="1">
        <w:r>
          <w:t>https://www.spravazeleznic.cz/stavby-zakazky/podklady-pro-zhotovitele/vzor-faktury</w:t>
        </w:r>
      </w:hyperlink>
      <w:r w:rsidR="2BBABB8F" w:rsidRPr="00B5558C">
        <w:rPr>
          <w:rFonts w:asciiTheme="minorHAnsi" w:eastAsiaTheme="minorEastAsia" w:hAnsiTheme="minorHAnsi"/>
          <w:color w:val="333333"/>
        </w:rPr>
        <w:t>Daňové do</w:t>
      </w:r>
      <w:r w:rsidR="2BBABB8F" w:rsidRPr="00B5558C">
        <w:rPr>
          <w:rFonts w:asciiTheme="majorHAnsi" w:eastAsiaTheme="majorEastAsia" w:hAnsiTheme="majorHAnsi" w:cstheme="majorBidi"/>
          <w:color w:val="333333"/>
        </w:rPr>
        <w:t>klady</w:t>
      </w:r>
      <w:r w:rsidR="007B47BB">
        <w:rPr>
          <w:rFonts w:asciiTheme="majorHAnsi" w:eastAsiaTheme="majorEastAsia" w:hAnsiTheme="majorHAnsi" w:cstheme="majorBidi"/>
          <w:color w:val="333333"/>
        </w:rPr>
        <w:t xml:space="preserve"> budou vystaveny</w:t>
      </w:r>
      <w:r w:rsidR="00AA4AB7">
        <w:rPr>
          <w:rFonts w:asciiTheme="majorHAnsi" w:eastAsiaTheme="majorEastAsia" w:hAnsiTheme="majorHAnsi" w:cstheme="majorBidi"/>
          <w:color w:val="333333"/>
        </w:rPr>
        <w:t xml:space="preserve"> dle vzoru </w:t>
      </w:r>
      <w:r w:rsidR="00C83764">
        <w:rPr>
          <w:rFonts w:asciiTheme="majorHAnsi" w:eastAsiaTheme="majorEastAsia" w:hAnsiTheme="majorHAnsi" w:cstheme="majorBidi"/>
          <w:color w:val="333333"/>
        </w:rPr>
        <w:t xml:space="preserve">uvedeného na webových stránkách Správy železnic, státní organizace </w:t>
      </w:r>
      <w:r w:rsidR="000E2285" w:rsidRPr="000E2285">
        <w:rPr>
          <w:rFonts w:asciiTheme="majorHAnsi" w:eastAsiaTheme="majorEastAsia" w:hAnsiTheme="majorHAnsi" w:cstheme="majorBidi"/>
          <w:color w:val="333333"/>
        </w:rPr>
        <w:t>(</w:t>
      </w:r>
      <w:hyperlink r:id="rId12" w:history="1">
        <w:r w:rsidR="000E2285" w:rsidRPr="000E2285">
          <w:rPr>
            <w:rStyle w:val="Hypertextovodkaz"/>
            <w:rFonts w:asciiTheme="majorHAnsi" w:eastAsiaTheme="majorEastAsia" w:hAnsiTheme="majorHAnsi" w:cstheme="majorBidi"/>
            <w:noProof w:val="0"/>
          </w:rPr>
          <w:t>https://www.spravazeleznic.cz/stavby-zakazky/podklady-pro-zhotovitele/vzor-faktury</w:t>
        </w:r>
      </w:hyperlink>
      <w:r w:rsidR="2BBABB8F" w:rsidRPr="00B5558C">
        <w:rPr>
          <w:rFonts w:asciiTheme="majorHAnsi" w:eastAsiaTheme="majorEastAsia" w:hAnsiTheme="majorHAnsi" w:cstheme="majorBidi"/>
          <w:color w:val="333333"/>
        </w:rPr>
        <w:t>.</w:t>
      </w:r>
    </w:p>
    <w:p w14:paraId="2181880C" w14:textId="3D39F244" w:rsidR="005F7CEA" w:rsidRDefault="005F7CEA" w:rsidP="005F7CEA">
      <w:pPr>
        <w:pStyle w:val="Text1-1"/>
      </w:pPr>
      <w:r>
        <w:t>Vystavené</w:t>
      </w:r>
      <w:r w:rsidR="006C7735">
        <w:t xml:space="preserve"> </w:t>
      </w:r>
      <w:r>
        <w:t>daňové doklady se mají za kompletní, obsahují-li všechny přílohy, kterými jsou:</w:t>
      </w:r>
    </w:p>
    <w:p w14:paraId="014CE6F1" w14:textId="77777777" w:rsidR="005F7CEA" w:rsidRDefault="005F7CEA" w:rsidP="00D25531">
      <w:pPr>
        <w:pStyle w:val="Odstavec1-1a"/>
        <w:numPr>
          <w:ilvl w:val="0"/>
          <w:numId w:val="8"/>
        </w:numPr>
      </w:pPr>
      <w:r>
        <w:t>soupis zjišťovacích protokolů,</w:t>
      </w:r>
    </w:p>
    <w:p w14:paraId="7E444FF6" w14:textId="77777777" w:rsidR="005F7CEA" w:rsidRPr="009267BB" w:rsidRDefault="005F7CEA" w:rsidP="006C7735">
      <w:pPr>
        <w:pStyle w:val="Odstavec1-1a"/>
      </w:pPr>
      <w:r w:rsidRPr="009267BB">
        <w:t>zjišťovací protokoly,</w:t>
      </w:r>
    </w:p>
    <w:p w14:paraId="1DBC9B37" w14:textId="289CEC9C" w:rsidR="005F7CEA" w:rsidRPr="009267BB" w:rsidRDefault="005F7CEA" w:rsidP="4258AAB8">
      <w:pPr>
        <w:pStyle w:val="Odstavec1-1a"/>
      </w:pPr>
      <w:proofErr w:type="gramStart"/>
      <w:r w:rsidRPr="009267BB">
        <w:t>Objednatelem</w:t>
      </w:r>
      <w:proofErr w:type="gramEnd"/>
      <w:r w:rsidRPr="009267BB">
        <w:t xml:space="preserve"> resp. TDS odsouhlasený </w:t>
      </w:r>
      <w:r w:rsidR="006B69DA" w:rsidRPr="009267BB">
        <w:t xml:space="preserve">Soupis </w:t>
      </w:r>
      <w:r w:rsidRPr="009267BB">
        <w:t>provedených prací.</w:t>
      </w:r>
    </w:p>
    <w:p w14:paraId="704655FE" w14:textId="77777777" w:rsidR="00457944" w:rsidRDefault="00457944" w:rsidP="00457944">
      <w:pPr>
        <w:pStyle w:val="Text1-1"/>
      </w:pPr>
      <w:r>
        <w:t>Daňové doklady, vč. všech příloh, budou zasílány následovně:</w:t>
      </w:r>
    </w:p>
    <w:p w14:paraId="555DF4B2" w14:textId="77777777" w:rsidR="00457944" w:rsidRDefault="00457944" w:rsidP="00532122">
      <w:pPr>
        <w:pStyle w:val="Odstavec1-1a"/>
        <w:numPr>
          <w:ilvl w:val="0"/>
          <w:numId w:val="26"/>
        </w:numPr>
      </w:pPr>
      <w:r>
        <w:t>v digitální podobě na e-mailovou adresu ePodatelnaCFU@spravazeleznic.cz, nebo</w:t>
      </w:r>
    </w:p>
    <w:p w14:paraId="10814196" w14:textId="77777777" w:rsidR="00457944" w:rsidRDefault="00457944" w:rsidP="00457944">
      <w:pPr>
        <w:pStyle w:val="Odstavec1-1a"/>
      </w:pPr>
      <w:r>
        <w:t xml:space="preserve">v digitální podobě do datové schránky s identifikátorem </w:t>
      </w:r>
      <w:proofErr w:type="spellStart"/>
      <w:r>
        <w:t>Uccchjm</w:t>
      </w:r>
      <w:proofErr w:type="spellEnd"/>
      <w:r>
        <w:t>, nebo</w:t>
      </w:r>
    </w:p>
    <w:p w14:paraId="49BDC0B4" w14:textId="7FCAA624" w:rsidR="00457944" w:rsidRDefault="00457944" w:rsidP="00457944">
      <w:pPr>
        <w:pStyle w:val="Odstavec1-1a"/>
      </w:pPr>
      <w:r>
        <w:t xml:space="preserve">v listinné podobě </w:t>
      </w:r>
      <w:r w:rsidR="00971ECE">
        <w:t xml:space="preserve">v počtu tří (3) výtisků </w:t>
      </w:r>
      <w:r>
        <w:t xml:space="preserve">na adresu Správa železnic, státní organizace, Centrální finanční účtárna Čechy, Náměstí Jana </w:t>
      </w:r>
      <w:proofErr w:type="spellStart"/>
      <w:r>
        <w:t>Pernera</w:t>
      </w:r>
      <w:proofErr w:type="spellEnd"/>
      <w:r>
        <w:t xml:space="preserve"> 217, 530 02 Pardubice, nebo</w:t>
      </w:r>
    </w:p>
    <w:p w14:paraId="6EC7672C" w14:textId="7916B42D" w:rsidR="003E7AD4" w:rsidRDefault="00457944" w:rsidP="00532122">
      <w:pPr>
        <w:pStyle w:val="Textbezslovn"/>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7D84ABF4" w14:textId="21542C9F" w:rsidR="00B03F53" w:rsidRDefault="00B03F53" w:rsidP="005F7CEA">
      <w:pPr>
        <w:pStyle w:val="Text1-1"/>
      </w:pPr>
      <w:r w:rsidRPr="009B4D83">
        <w:t>Po dokončení Díla Zhotovitel vyhotoví a předá Objednateli konečný daňový doklad</w:t>
      </w:r>
      <w:r>
        <w:t>.</w:t>
      </w:r>
    </w:p>
    <w:p w14:paraId="495821EF" w14:textId="6EA2FB04" w:rsidR="005F7CEA" w:rsidRDefault="005F7CEA" w:rsidP="005F7CEA">
      <w:pPr>
        <w:pStyle w:val="Text1-1"/>
      </w:pPr>
      <w:r>
        <w:t>Zhotovitel je povinen vystavit daňový doklad do patnácti (15) dnů ode dne, kdy vznikla</w:t>
      </w:r>
      <w:r w:rsidR="006C7735">
        <w:t xml:space="preserve"> </w:t>
      </w:r>
      <w:r>
        <w:t>povinnost přiznat daň</w:t>
      </w:r>
      <w:r w:rsidR="00143482">
        <w:t xml:space="preserve"> z </w:t>
      </w:r>
      <w:r>
        <w:t>přidané hodnoty, nebo přiznat uskutečnění plnění</w:t>
      </w:r>
      <w:r w:rsidR="00143482">
        <w:t xml:space="preserve"> a </w:t>
      </w:r>
      <w:r>
        <w:t>doručit jej</w:t>
      </w:r>
      <w:r w:rsidR="006C7735">
        <w:t xml:space="preserve"> </w:t>
      </w:r>
      <w:r>
        <w:t>neprodleně Objednateli</w:t>
      </w:r>
      <w:r w:rsidR="00143482">
        <w:t xml:space="preserve"> a </w:t>
      </w:r>
      <w:r>
        <w:t>Objednatel se zavazuje předmětnou částku uhradit dle</w:t>
      </w:r>
      <w:r w:rsidR="006C7735">
        <w:t xml:space="preserve"> </w:t>
      </w:r>
      <w:r>
        <w:t>podmínek</w:t>
      </w:r>
      <w:r w:rsidR="00143482">
        <w:t xml:space="preserve"> v </w:t>
      </w:r>
      <w:r>
        <w:t>tomto článku Obchodních podmínek.</w:t>
      </w:r>
      <w:r w:rsidR="006C7735">
        <w:t xml:space="preserve"> </w:t>
      </w:r>
    </w:p>
    <w:p w14:paraId="551AB84C" w14:textId="3C33FAF0" w:rsidR="005F7CEA" w:rsidRDefault="00AC72CF" w:rsidP="005F7CEA">
      <w:pPr>
        <w:pStyle w:val="Text1-1"/>
      </w:pPr>
      <w:r>
        <w:lastRenderedPageBreak/>
        <w:t>S</w:t>
      </w:r>
      <w:r w:rsidR="003971F6">
        <w:t>platnost faktury – daňového</w:t>
      </w:r>
      <w:r w:rsidR="0054038F">
        <w:t xml:space="preserve"> dokladu </w:t>
      </w:r>
      <w:r w:rsidR="003971F6">
        <w:t xml:space="preserve">je </w:t>
      </w:r>
      <w:r w:rsidR="00E67B55">
        <w:t xml:space="preserve">šedesát </w:t>
      </w:r>
      <w:r w:rsidR="0054038F">
        <w:t>(</w:t>
      </w:r>
      <w:r w:rsidR="00E67B55">
        <w:t>60</w:t>
      </w:r>
      <w:r w:rsidR="0054038F">
        <w:t>) dnů od doručení řádného daňového dokladu Objednateli.</w:t>
      </w:r>
      <w:r w:rsidR="003971F6">
        <w:t xml:space="preserve"> Tuto délku splatnosti považují smluvní strany za přiměřenou i s ohledem na sjednání průběžného hrazení Ceny Díla, kterou se strany odchýlily od ust. § 2610 odst. 1 občanského zákoníku. </w:t>
      </w:r>
    </w:p>
    <w:p w14:paraId="3007648F" w14:textId="6ED93B23" w:rsidR="00B03F53" w:rsidRDefault="00B03F53" w:rsidP="005F7CEA">
      <w:pPr>
        <w:pStyle w:val="Text1-1"/>
      </w:pPr>
      <w:bookmarkStart w:id="34" w:name="_Ref151402296"/>
      <w:r w:rsidRPr="00262BEF">
        <w:t xml:space="preserve">V případě, že předmětem plnění jsou i zařizovací předměty uvedené v samostatném </w:t>
      </w:r>
      <w:r>
        <w:t>objektu „</w:t>
      </w:r>
      <w:r w:rsidRPr="00262BEF">
        <w:t>SO Vybavení</w:t>
      </w:r>
      <w:r>
        <w:t> </w:t>
      </w:r>
      <w:r w:rsidRPr="00262BEF">
        <w:t>–</w:t>
      </w:r>
      <w:r>
        <w:t> </w:t>
      </w:r>
      <w:r w:rsidRPr="00262BEF">
        <w:t xml:space="preserve">Provozní náklady“, je </w:t>
      </w:r>
      <w:r>
        <w:t>Z</w:t>
      </w:r>
      <w:r w:rsidRPr="00262BEF">
        <w:t>hotovitel povinen tento SO fakturovat zvlášť fakturou ve vlastní číselné řadě</w:t>
      </w:r>
      <w:r>
        <w:t xml:space="preserve"> (</w:t>
      </w:r>
      <w:r w:rsidRPr="00262BEF">
        <w:t xml:space="preserve">úhrada těchto faktur se </w:t>
      </w:r>
      <w:r>
        <w:t xml:space="preserve">následně </w:t>
      </w:r>
      <w:r w:rsidRPr="00262BEF">
        <w:t>provádí z</w:t>
      </w:r>
      <w:r>
        <w:t> </w:t>
      </w:r>
      <w:r w:rsidRPr="00262BEF">
        <w:t>provozních prostředků Oblastního ředitelství</w:t>
      </w:r>
      <w:r>
        <w:t>)</w:t>
      </w:r>
      <w:r w:rsidRPr="00262BEF">
        <w:t>.</w:t>
      </w:r>
    </w:p>
    <w:p w14:paraId="7D1D19B7" w14:textId="47864B11" w:rsidR="006C7735" w:rsidRDefault="005F7CEA" w:rsidP="005F7CEA">
      <w:pPr>
        <w:pStyle w:val="Text1-1"/>
      </w:pPr>
      <w:r>
        <w:t>Platba splatné částky bude provedena formou bezhotovostního bankovního převodu</w:t>
      </w:r>
      <w:r w:rsidR="006C7735">
        <w:t xml:space="preserve"> </w:t>
      </w:r>
      <w:r>
        <w:t>na účet určený Zhotovitelem</w:t>
      </w:r>
      <w:r w:rsidR="00143482">
        <w:t xml:space="preserve"> v </w:t>
      </w:r>
      <w:r>
        <w:t>příslušném daňovém dokladu. Částka je zaplacena</w:t>
      </w:r>
      <w:r w:rsidR="006C7735">
        <w:t xml:space="preserve"> </w:t>
      </w:r>
      <w:r>
        <w:t>připsáním příslušné peněžní částky na účet poskytovatele platebních služeb</w:t>
      </w:r>
      <w:r w:rsidR="006C7735">
        <w:t xml:space="preserve"> </w:t>
      </w:r>
      <w:r>
        <w:t>Zhotovitele. Provedení změny nebo doplnění dalšího bankovního spojení Zhotovitele</w:t>
      </w:r>
      <w:r w:rsidR="006C7735">
        <w:t xml:space="preserve"> </w:t>
      </w:r>
      <w:r>
        <w:t>bude provedeno pouze na základě žádosti Zhotovitele</w:t>
      </w:r>
      <w:r w:rsidR="00143482">
        <w:t xml:space="preserve"> a </w:t>
      </w:r>
      <w:r>
        <w:t xml:space="preserve">zároveň změnou </w:t>
      </w:r>
      <w:r w:rsidR="00042C18">
        <w:t>Smlouvy</w:t>
      </w:r>
      <w:r>
        <w:t>.</w:t>
      </w:r>
      <w:r w:rsidR="006C7735">
        <w:t xml:space="preserve"> </w:t>
      </w:r>
      <w:r>
        <w:t>Žádost musí být písemná,</w:t>
      </w:r>
      <w:r w:rsidR="00143482">
        <w:t xml:space="preserve"> a </w:t>
      </w:r>
      <w:r>
        <w:t>to pouze prostřednictvím datové schránky Objednatele</w:t>
      </w:r>
      <w:r w:rsidR="00143482">
        <w:t xml:space="preserve"> z </w:t>
      </w:r>
      <w:r>
        <w:t>datové schránky Zhotovitele (u právnických osob) nebo úředně ověřenou listinou</w:t>
      </w:r>
      <w:r w:rsidR="00143482">
        <w:t xml:space="preserve"> u </w:t>
      </w:r>
      <w:r>
        <w:t>Zhotovitele – fyzické osoby, pokud tento Zhotovitel nemá též zavedenou vlastní aktivní</w:t>
      </w:r>
      <w:r w:rsidR="006C7735">
        <w:t xml:space="preserve"> </w:t>
      </w:r>
      <w:r>
        <w:t>datovou schránku.</w:t>
      </w:r>
      <w:bookmarkEnd w:id="34"/>
      <w:r w:rsidR="006C7735">
        <w:t xml:space="preserve"> </w:t>
      </w:r>
    </w:p>
    <w:p w14:paraId="57FADF02" w14:textId="77777777" w:rsidR="005F7CEA" w:rsidRDefault="005F7CEA" w:rsidP="009F2885">
      <w:pPr>
        <w:pStyle w:val="Text1-1"/>
      </w:pPr>
      <w:r>
        <w:t>V případě, že daňový doklad nebude mít výše uvedené náležitosti, je Objednatel</w:t>
      </w:r>
      <w:r w:rsidR="006C7735">
        <w:t xml:space="preserve"> </w:t>
      </w:r>
      <w:r>
        <w:t>oprávněn zaslat jej ve lhůtě splatnosti zpět Zhotoviteli</w:t>
      </w:r>
      <w:r w:rsidR="00143482">
        <w:t xml:space="preserve"> k </w:t>
      </w:r>
      <w:r>
        <w:t>doplnění, aniž se tak dostane</w:t>
      </w:r>
      <w:r w:rsidR="006C7735">
        <w:t xml:space="preserve"> </w:t>
      </w:r>
      <w:r>
        <w:t>do prodlení se splatností; lhůta splatnosti počíná běžet znovu od opětovného doručení</w:t>
      </w:r>
      <w:r w:rsidR="006C7735">
        <w:t xml:space="preserve"> </w:t>
      </w:r>
      <w:r>
        <w:t>náležitě doplněné či opravené faktury.</w:t>
      </w:r>
      <w:r w:rsidR="006C7735">
        <w:t xml:space="preserve"> </w:t>
      </w:r>
    </w:p>
    <w:p w14:paraId="56FF3323" w14:textId="02E693F3" w:rsidR="00CA62D8" w:rsidRDefault="00CA62D8" w:rsidP="005F7CEA">
      <w:pPr>
        <w:pStyle w:val="Text1-1"/>
      </w:pPr>
      <w:r>
        <w:t>Variantní ustanovení podle typu financování:</w:t>
      </w:r>
    </w:p>
    <w:p w14:paraId="1DDBFBE7" w14:textId="7868C218" w:rsidR="00CA62D8" w:rsidRDefault="00CA62D8" w:rsidP="00B5558C">
      <w:pPr>
        <w:pStyle w:val="Text1-2"/>
      </w:pPr>
      <w:r w:rsidRPr="00465837">
        <w:rPr>
          <w:b/>
          <w:bCs/>
        </w:rPr>
        <w:t>[IG a Podlimitní jmenovité akce/stavby]</w:t>
      </w:r>
      <w:r>
        <w:t xml:space="preserve"> </w:t>
      </w:r>
      <w:r w:rsidR="003E7AD4">
        <w:t>Datem uskutečnění dílčích zdanitelných plnění na daňových dokladech vystavených Zhotovitelem bude vždy poslední den kalendářního měsíce</w:t>
      </w:r>
      <w:r w:rsidR="00B03F53" w:rsidRPr="00C35442">
        <w:t>, za který je daňový doklad vystaven vyjma měsíce listopadu, kdy bude daňový doklad Zhotovitelem vystaven i k patnáctému (15.) dni měsíce listopadu</w:t>
      </w:r>
      <w:r w:rsidR="003E7AD4">
        <w:t>.</w:t>
      </w:r>
      <w:r w:rsidR="006C7735">
        <w:t xml:space="preserve"> </w:t>
      </w:r>
    </w:p>
    <w:p w14:paraId="03111AD9" w14:textId="6E0B05D3" w:rsidR="00751559" w:rsidRDefault="00CA62D8" w:rsidP="00B5558C">
      <w:pPr>
        <w:pStyle w:val="Text1-2"/>
      </w:pPr>
      <w:r w:rsidRPr="00465837">
        <w:rPr>
          <w:b/>
          <w:bCs/>
        </w:rPr>
        <w:t>[OUA + PR]</w:t>
      </w:r>
      <w:r w:rsidRPr="00B5558C" w:rsidDel="00CA62D8">
        <w:t xml:space="preserve"> </w:t>
      </w:r>
      <w:r w:rsidR="00751559">
        <w:t>Datem uskutečnění dílčích zdanitelných plnění na daňových dokladech vystavených Zhotovitelem bude vždy poslední den kalendářního měsíce</w:t>
      </w:r>
      <w:r w:rsidR="00751559" w:rsidRPr="00C35442">
        <w:t>, za který je daňový doklad vystaven</w:t>
      </w:r>
      <w:r w:rsidR="00751559">
        <w:t>.</w:t>
      </w:r>
    </w:p>
    <w:p w14:paraId="10AA7483" w14:textId="303E2E1F" w:rsidR="006C7735" w:rsidRDefault="005F7CEA" w:rsidP="005F7CEA">
      <w:pPr>
        <w:pStyle w:val="Text1-1"/>
      </w:pPr>
      <w:r>
        <w:t>Zhotovitel se zavazuje</w:t>
      </w:r>
      <w:r w:rsidR="00143482">
        <w:t xml:space="preserve"> k </w:t>
      </w:r>
      <w:r>
        <w:t>tomu, že neprovede jednostranný zápočet pohledávky</w:t>
      </w:r>
      <w:r w:rsidR="00143482">
        <w:t xml:space="preserve"> a </w:t>
      </w:r>
      <w:r>
        <w:t>že</w:t>
      </w:r>
      <w:r w:rsidR="006C7735">
        <w:t xml:space="preserve"> </w:t>
      </w:r>
      <w:r>
        <w:t>nepostoupí žádnou pohledávku vůči Objednateli ani její část, vzniklou na základě</w:t>
      </w:r>
      <w:r w:rsidR="006C7735">
        <w:t xml:space="preserve"> </w:t>
      </w:r>
      <w:r>
        <w:t>Smlouvy třetí osobě bez předchozího písemného souhlasu Objednatele. Postup</w:t>
      </w:r>
      <w:r w:rsidR="006C7735">
        <w:t xml:space="preserve"> </w:t>
      </w:r>
      <w:r>
        <w:t>Objednatele dle odst. 20.</w:t>
      </w:r>
      <w:r w:rsidR="00B03F53">
        <w:t xml:space="preserve">20 </w:t>
      </w:r>
      <w:r>
        <w:t>Obchodních podmínek se nepovažuje za souhlas</w:t>
      </w:r>
      <w:r w:rsidR="006C7735">
        <w:t xml:space="preserve"> </w:t>
      </w:r>
      <w:r>
        <w:t>Objednatele.</w:t>
      </w:r>
      <w:r w:rsidR="006C7735">
        <w:t xml:space="preserve"> </w:t>
      </w:r>
    </w:p>
    <w:p w14:paraId="76447A56" w14:textId="77777777" w:rsidR="006C7735" w:rsidRDefault="005F7CEA" w:rsidP="005F7CEA">
      <w:pPr>
        <w:pStyle w:val="Text1-1"/>
      </w:pPr>
      <w:r>
        <w:t>Objednatel je oprávněn užít</w:t>
      </w:r>
      <w:r w:rsidR="00143482">
        <w:t xml:space="preserve"> k </w:t>
      </w:r>
      <w:r>
        <w:t>jednostrannému zápočtu</w:t>
      </w:r>
      <w:r w:rsidR="00143482">
        <w:t xml:space="preserve"> i </w:t>
      </w:r>
      <w:r>
        <w:t>pohledávku ve smyslu ust. §</w:t>
      </w:r>
      <w:r w:rsidR="00821801">
        <w:t> </w:t>
      </w:r>
      <w:r>
        <w:t>1987 odst. 2 občanského zákoníku nejistou.</w:t>
      </w:r>
      <w:r w:rsidR="006C7735">
        <w:t xml:space="preserve"> </w:t>
      </w:r>
    </w:p>
    <w:p w14:paraId="3C1630A6" w14:textId="77777777" w:rsidR="006C7735" w:rsidRDefault="005F7CEA" w:rsidP="005F7CEA">
      <w:pPr>
        <w:pStyle w:val="Text1-1"/>
      </w:pPr>
      <w:r>
        <w:t>Zhotovitel není oprávněn použít</w:t>
      </w:r>
      <w:r w:rsidR="00143482">
        <w:t xml:space="preserve"> k </w:t>
      </w:r>
      <w:r>
        <w:t>zápočtu vůči Objednateli pohledávku svého</w:t>
      </w:r>
      <w:r w:rsidR="006C7735">
        <w:t xml:space="preserve"> </w:t>
      </w:r>
      <w:r>
        <w:t>spoludlužníka ve smyslu ust. § 1984 občanského zákoníku.</w:t>
      </w:r>
      <w:r w:rsidR="006C7735">
        <w:t xml:space="preserve"> </w:t>
      </w:r>
    </w:p>
    <w:p w14:paraId="7130143F" w14:textId="37EB6391" w:rsidR="005F7CEA" w:rsidRPr="00311BA9" w:rsidRDefault="00406D90" w:rsidP="006C7735">
      <w:pPr>
        <w:pStyle w:val="Nadpis1-1"/>
      </w:pPr>
      <w:bookmarkStart w:id="35" w:name="_Toc151403316"/>
      <w:bookmarkStart w:id="36" w:name="_Toc157885607"/>
      <w:r>
        <w:t>ZÁRUKA ZA PROVEDENÍ DÍLA</w:t>
      </w:r>
      <w:bookmarkEnd w:id="35"/>
      <w:bookmarkEnd w:id="36"/>
    </w:p>
    <w:p w14:paraId="5C85B3BD" w14:textId="7D4953C4" w:rsidR="005F7CEA" w:rsidRDefault="005F7CEA" w:rsidP="005F7CEA">
      <w:pPr>
        <w:pStyle w:val="Text1-1"/>
      </w:pPr>
      <w:r w:rsidRPr="00311BA9">
        <w:t xml:space="preserve">Zhotovitel předal Objednateli před podpisem </w:t>
      </w:r>
      <w:r w:rsidR="002E5EC7">
        <w:t>Z</w:t>
      </w:r>
      <w:r w:rsidR="00027F05" w:rsidRPr="00311BA9">
        <w:t xml:space="preserve">áruku za provedení Díla </w:t>
      </w:r>
      <w:r w:rsidRPr="00311BA9">
        <w:t xml:space="preserve">ve výši uvedené ve Smlouvě. </w:t>
      </w:r>
      <w:r w:rsidR="003E20A1" w:rsidRPr="003E20A1">
        <w:t>Pro vyloučení pochybností se uvádí, že na výši Záruky za provedení Díla nemají vliv případné změny Ceny Díla, které nastanou po uzavření Smlouvy.</w:t>
      </w:r>
      <w:r w:rsidR="003E20A1">
        <w:t xml:space="preserve"> </w:t>
      </w:r>
      <w:r w:rsidR="003B444A" w:rsidRPr="00311BA9">
        <w:t>Záruka</w:t>
      </w:r>
      <w:r w:rsidR="007B1080">
        <w:t xml:space="preserve"> za provedení Díla</w:t>
      </w:r>
      <w:r w:rsidRPr="00311BA9">
        <w:t xml:space="preserve"> bude zajišťovat dodržení smluvních podmínek, kvality</w:t>
      </w:r>
      <w:r w:rsidR="00143482" w:rsidRPr="00311BA9">
        <w:t xml:space="preserve"> a </w:t>
      </w:r>
      <w:r w:rsidRPr="00311BA9">
        <w:t>termínů</w:t>
      </w:r>
      <w:r w:rsidR="006C7735" w:rsidRPr="00311BA9">
        <w:t xml:space="preserve"> </w:t>
      </w:r>
      <w:r w:rsidRPr="00311BA9">
        <w:t xml:space="preserve">provedení Díla. </w:t>
      </w:r>
      <w:r w:rsidR="003B444A" w:rsidRPr="00311BA9">
        <w:t>Z</w:t>
      </w:r>
      <w:r w:rsidRPr="00311BA9">
        <w:t xml:space="preserve">áruka </w:t>
      </w:r>
      <w:r w:rsidR="007B1080">
        <w:t>za provedení Díla</w:t>
      </w:r>
      <w:r w:rsidR="007B1080" w:rsidRPr="00311BA9">
        <w:t xml:space="preserve"> </w:t>
      </w:r>
      <w:r w:rsidRPr="00311BA9">
        <w:t>bude Objednatelem použita jako</w:t>
      </w:r>
      <w:r w:rsidR="006C7735" w:rsidRPr="00311BA9">
        <w:t xml:space="preserve"> </w:t>
      </w:r>
      <w:r w:rsidRPr="00311BA9">
        <w:t>kompenzace pro možné ztráty, které by vyplynuly</w:t>
      </w:r>
      <w:r w:rsidR="00143482" w:rsidRPr="00311BA9">
        <w:t xml:space="preserve"> z </w:t>
      </w:r>
      <w:r w:rsidRPr="00311BA9">
        <w:t>toho, že by Zhotovitel nebyl</w:t>
      </w:r>
      <w:r w:rsidR="006C7735" w:rsidRPr="00311BA9">
        <w:t xml:space="preserve"> </w:t>
      </w:r>
      <w:r w:rsidRPr="00311BA9">
        <w:t>schopen nebo ochoten plnit své povinnosti ze Smlouvy. V případě porušení povinnosti</w:t>
      </w:r>
      <w:r w:rsidR="006C7735" w:rsidRPr="00311BA9">
        <w:t xml:space="preserve"> </w:t>
      </w:r>
      <w:r>
        <w:t>Zhotovitele udržovat</w:t>
      </w:r>
      <w:r w:rsidR="00143482">
        <w:t xml:space="preserve"> v </w:t>
      </w:r>
      <w:r>
        <w:t xml:space="preserve">platnosti </w:t>
      </w:r>
      <w:r w:rsidR="003B444A">
        <w:t>Z</w:t>
      </w:r>
      <w:r>
        <w:t xml:space="preserve">áruku </w:t>
      </w:r>
      <w:r w:rsidR="00DA02F3">
        <w:t xml:space="preserve">za provedení Díla </w:t>
      </w:r>
      <w:r>
        <w:t>dle podmínek této</w:t>
      </w:r>
      <w:r w:rsidR="006C7735">
        <w:t xml:space="preserve"> </w:t>
      </w:r>
      <w:r>
        <w:t>Smlouvy není Objednatel povinen poskytovat Zhotoviteli do napravení tohoto</w:t>
      </w:r>
      <w:r w:rsidR="006C7735">
        <w:t xml:space="preserve"> </w:t>
      </w:r>
      <w:r>
        <w:t>porušení žádná finanční plnění podle této Smlouvy.</w:t>
      </w:r>
    </w:p>
    <w:p w14:paraId="104D476F" w14:textId="63D77481" w:rsidR="005F7CEA" w:rsidRDefault="005F7CEA" w:rsidP="005F7CEA">
      <w:pPr>
        <w:pStyle w:val="Text1-1"/>
      </w:pPr>
      <w:r>
        <w:t xml:space="preserve">Objednatel je oprávněn využít prostředků zajištěných </w:t>
      </w:r>
      <w:r w:rsidR="003B444A">
        <w:t>Z</w:t>
      </w:r>
      <w:r>
        <w:t xml:space="preserve">árukou </w:t>
      </w:r>
      <w:r w:rsidR="00DA02F3">
        <w:t xml:space="preserve">za provedení Díla </w:t>
      </w:r>
      <w:r>
        <w:t>ve výši, která odpovídá výši splatné částky smluvní pokuty, jakéhokoli</w:t>
      </w:r>
      <w:r w:rsidR="006C7735">
        <w:t xml:space="preserve"> </w:t>
      </w:r>
      <w:r>
        <w:t>neuspokojeného dluhu Zhotovitele vůči Objednateli, nákladů nezbytných</w:t>
      </w:r>
      <w:r w:rsidR="00143482">
        <w:t xml:space="preserve"> k </w:t>
      </w:r>
      <w:r>
        <w:t>odstranění</w:t>
      </w:r>
      <w:r w:rsidR="006C7735">
        <w:t xml:space="preserve"> </w:t>
      </w:r>
      <w:r>
        <w:t xml:space="preserve">vad Díla, škod </w:t>
      </w:r>
      <w:r>
        <w:lastRenderedPageBreak/>
        <w:t>způsobených plněním Zhotovitele</w:t>
      </w:r>
      <w:r w:rsidR="00143482">
        <w:t xml:space="preserve"> v </w:t>
      </w:r>
      <w:r>
        <w:t>rozporu se Smlouvou, nebo jakékoli</w:t>
      </w:r>
      <w:r w:rsidR="006C7735">
        <w:t xml:space="preserve"> </w:t>
      </w:r>
      <w:r>
        <w:t>částce, která podle mínění Objednatele odpovídá náhradě vadného plnění Zhotovitele.</w:t>
      </w:r>
      <w:r w:rsidR="006C7735">
        <w:t xml:space="preserve"> </w:t>
      </w:r>
    </w:p>
    <w:p w14:paraId="6BB12E57" w14:textId="2242ABE3" w:rsidR="008D0E0A" w:rsidRPr="008D0E0A" w:rsidRDefault="008D0E0A" w:rsidP="008D0E0A">
      <w:pPr>
        <w:pStyle w:val="Text1-1"/>
      </w:pPr>
      <w:bookmarkStart w:id="37" w:name="_Hlk212016173"/>
      <w:r>
        <w:t xml:space="preserve">Pokud Smlouva nestanoví jinak, je Zhotovitel oprávněn v případě, že doba pro provedení Díla přesahuje dva roky, předložit Záruku </w:t>
      </w:r>
      <w:r w:rsidR="00DA02F3">
        <w:t xml:space="preserve">za provedení Díla </w:t>
      </w:r>
      <w:r>
        <w:t>s minimální platností dva roky a tuto následně prodlužovat tak, aby byla Záruka</w:t>
      </w:r>
      <w:r w:rsidR="00DA02F3" w:rsidRPr="00DA02F3">
        <w:t xml:space="preserve"> </w:t>
      </w:r>
      <w:r w:rsidR="00DA02F3">
        <w:t>za provedení Díla</w:t>
      </w:r>
      <w:r>
        <w:t xml:space="preserve"> platná a vymahatelná nejméně po celou dobu provádění Díla, resp. po dobu dle odst. 14.4 písm. c). Zhotovitel je v tomto případě povinen předložit novou Záruku</w:t>
      </w:r>
      <w:r w:rsidR="00DD4A74">
        <w:t xml:space="preserve"> </w:t>
      </w:r>
      <w:r w:rsidR="00DA02F3">
        <w:t xml:space="preserve">za provedení Díla </w:t>
      </w:r>
      <w:r w:rsidR="00DD4A74">
        <w:t>(případně prodloužení původní záruky)</w:t>
      </w:r>
      <w:r>
        <w:t xml:space="preserve"> vždy nejpozději 30 dnů před ukončením platnosti původní Záruky</w:t>
      </w:r>
      <w:r w:rsidR="00DA02F3" w:rsidRPr="00DA02F3">
        <w:t xml:space="preserve"> </w:t>
      </w:r>
      <w:r w:rsidR="00DA02F3">
        <w:t>za provedení Díla</w:t>
      </w:r>
      <w:r>
        <w:t>.</w:t>
      </w:r>
    </w:p>
    <w:bookmarkEnd w:id="37"/>
    <w:p w14:paraId="7FBA24C5" w14:textId="2ECC2FC0" w:rsidR="005F7CEA" w:rsidRPr="00311BA9" w:rsidRDefault="003B444A" w:rsidP="005F7CEA">
      <w:pPr>
        <w:pStyle w:val="Text1-1"/>
      </w:pPr>
      <w:r>
        <w:t>Z</w:t>
      </w:r>
      <w:r w:rsidR="005F7CEA">
        <w:t xml:space="preserve">áruka </w:t>
      </w:r>
      <w:r w:rsidR="00DA02F3">
        <w:t xml:space="preserve">za provedení Díla </w:t>
      </w:r>
      <w:r w:rsidR="005F7CEA">
        <w:t>musí splňovat tyto podmínky:</w:t>
      </w:r>
    </w:p>
    <w:p w14:paraId="2321834B" w14:textId="68B8053B" w:rsidR="005F7CEA" w:rsidRDefault="003B444A" w:rsidP="00D25531">
      <w:pPr>
        <w:pStyle w:val="Odstavec1-1a"/>
        <w:numPr>
          <w:ilvl w:val="0"/>
          <w:numId w:val="9"/>
        </w:numPr>
      </w:pPr>
      <w:r w:rsidRPr="00311BA9">
        <w:t>Z</w:t>
      </w:r>
      <w:r w:rsidR="005F7CEA" w:rsidRPr="00311BA9">
        <w:t xml:space="preserve">áruka </w:t>
      </w:r>
      <w:r w:rsidR="00DA02F3">
        <w:t>za provedení Díla</w:t>
      </w:r>
      <w:r w:rsidR="00DA02F3" w:rsidRPr="00311BA9">
        <w:t xml:space="preserve"> </w:t>
      </w:r>
      <w:r w:rsidR="005F7CEA" w:rsidRPr="00311BA9">
        <w:t>musí být vystavena jako neodvolatelná</w:t>
      </w:r>
      <w:r w:rsidR="00143482" w:rsidRPr="00311BA9">
        <w:t xml:space="preserve"> a </w:t>
      </w:r>
      <w:r w:rsidR="005F7CEA" w:rsidRPr="00311BA9">
        <w:t>bezpodmínečná,</w:t>
      </w:r>
      <w:r w:rsidR="006C7735" w:rsidRPr="00311BA9">
        <w:t xml:space="preserve"> </w:t>
      </w:r>
      <w:r w:rsidR="005F7CEA" w:rsidRPr="00311BA9">
        <w:t xml:space="preserve">přičemž </w:t>
      </w:r>
      <w:r w:rsidR="00880AE2" w:rsidRPr="00311BA9">
        <w:t xml:space="preserve">výstavce </w:t>
      </w:r>
      <w:r w:rsidR="005F7CEA">
        <w:t>se zaváže</w:t>
      </w:r>
      <w:r w:rsidR="00143482">
        <w:t xml:space="preserve"> k </w:t>
      </w:r>
      <w:r w:rsidR="005F7CEA">
        <w:t>plnění bez námitek</w:t>
      </w:r>
      <w:r w:rsidR="00143482">
        <w:t xml:space="preserve"> a </w:t>
      </w:r>
      <w:r w:rsidR="005F7CEA">
        <w:t>na základě první výzvy</w:t>
      </w:r>
      <w:r w:rsidR="006C7735">
        <w:t xml:space="preserve"> </w:t>
      </w:r>
      <w:r w:rsidR="005F7CEA">
        <w:t>oprávněného,</w:t>
      </w:r>
    </w:p>
    <w:p w14:paraId="0A94C856" w14:textId="77777777" w:rsidR="00DA02F3" w:rsidRDefault="008D0E0A" w:rsidP="00116F5E">
      <w:pPr>
        <w:pStyle w:val="Odstavec1-1a"/>
        <w:numPr>
          <w:ilvl w:val="0"/>
          <w:numId w:val="9"/>
        </w:numPr>
      </w:pPr>
      <w:r>
        <w:t xml:space="preserve">Záruka </w:t>
      </w:r>
      <w:r w:rsidR="00DA02F3">
        <w:t xml:space="preserve">za provedení Díla </w:t>
      </w:r>
      <w:r>
        <w:t xml:space="preserve">bude platná </w:t>
      </w:r>
      <w:r w:rsidRPr="008D0E0A">
        <w:t>a vymahatelná nejméně po dobru provádění Díla s přihlédnutím k odst. 14.3, a</w:t>
      </w:r>
    </w:p>
    <w:p w14:paraId="12368239" w14:textId="6BB2E4CB" w:rsidR="005F7CEA" w:rsidRDefault="00880AE2" w:rsidP="00116F5E">
      <w:pPr>
        <w:pStyle w:val="Odstavec1-1a"/>
        <w:numPr>
          <w:ilvl w:val="0"/>
          <w:numId w:val="9"/>
        </w:numPr>
      </w:pPr>
      <w:r>
        <w:t>Z</w:t>
      </w:r>
      <w:r w:rsidR="005F7CEA">
        <w:t xml:space="preserve">áruka </w:t>
      </w:r>
      <w:r w:rsidR="00DA02F3">
        <w:t xml:space="preserve">za provedení Díla </w:t>
      </w:r>
      <w:r w:rsidR="005F7CEA">
        <w:t>musí být dále platná</w:t>
      </w:r>
      <w:r w:rsidR="008D0E0A">
        <w:t xml:space="preserve"> a vymahatelná minimálně do doby</w:t>
      </w:r>
      <w:r w:rsidR="005F7CEA">
        <w:t xml:space="preserve">, dokud Objednatel neobdrží </w:t>
      </w:r>
      <w:r w:rsidR="00DA02F3">
        <w:t>Z</w:t>
      </w:r>
      <w:r>
        <w:t xml:space="preserve">áruku za odstranění vad </w:t>
      </w:r>
      <w:r w:rsidR="005F7CEA">
        <w:t>podle článku 15 těchto Obchodních</w:t>
      </w:r>
      <w:r w:rsidR="006C7735">
        <w:t xml:space="preserve"> </w:t>
      </w:r>
      <w:r w:rsidR="005F7CEA">
        <w:t>podmínek.</w:t>
      </w:r>
    </w:p>
    <w:p w14:paraId="502E9182" w14:textId="490033A9" w:rsidR="006C7735" w:rsidRDefault="005F7CEA" w:rsidP="005F7CEA">
      <w:pPr>
        <w:pStyle w:val="Text1-1"/>
      </w:pPr>
      <w:r>
        <w:t>Právo</w:t>
      </w:r>
      <w:r w:rsidR="00143482">
        <w:t xml:space="preserve"> z</w:t>
      </w:r>
      <w:r w:rsidR="00880AE2">
        <w:t>e Zá</w:t>
      </w:r>
      <w:r>
        <w:t xml:space="preserve">ruky </w:t>
      </w:r>
      <w:r w:rsidR="00DA02F3">
        <w:t xml:space="preserve">za provedení Díla </w:t>
      </w:r>
      <w:r>
        <w:t>bude Objednatel oprávněn uplatnit</w:t>
      </w:r>
      <w:r w:rsidR="00143482">
        <w:t xml:space="preserve"> v </w:t>
      </w:r>
      <w:r>
        <w:t>případech, pokud:</w:t>
      </w:r>
    </w:p>
    <w:p w14:paraId="25910909" w14:textId="77777777" w:rsidR="005F7CEA" w:rsidRDefault="005F7CEA" w:rsidP="00A4330A">
      <w:pPr>
        <w:pStyle w:val="Odrka1-1"/>
      </w:pPr>
      <w:r>
        <w:t>Zhotovitel neprovádí Dílo</w:t>
      </w:r>
      <w:r w:rsidR="00143482">
        <w:t xml:space="preserve"> v </w:t>
      </w:r>
      <w:r>
        <w:t>souladu</w:t>
      </w:r>
      <w:r w:rsidR="00143482">
        <w:t xml:space="preserve"> s </w:t>
      </w:r>
      <w:r>
        <w:t>podmínkami uzavřené Smlouvy či nesplnil</w:t>
      </w:r>
      <w:r w:rsidR="006C7735">
        <w:t xml:space="preserve"> </w:t>
      </w:r>
      <w:r>
        <w:t>své povinnosti vyplývající ze Smlouvy;</w:t>
      </w:r>
    </w:p>
    <w:p w14:paraId="48146BD2" w14:textId="77777777" w:rsidR="005F7CEA" w:rsidRDefault="005F7CEA" w:rsidP="006C7735">
      <w:pPr>
        <w:pStyle w:val="Odrka1-1"/>
      </w:pPr>
      <w:r>
        <w:t>Objednatel odstoupí od Smlouvy</w:t>
      </w:r>
      <w:r w:rsidR="00143482">
        <w:t xml:space="preserve"> z </w:t>
      </w:r>
      <w:r>
        <w:t>důvodů na straně Zhotovitele;</w:t>
      </w:r>
    </w:p>
    <w:p w14:paraId="5279310D" w14:textId="77777777" w:rsidR="005F7CEA" w:rsidRDefault="005F7CEA" w:rsidP="006C7735">
      <w:pPr>
        <w:pStyle w:val="Odrka1-1"/>
      </w:pPr>
      <w:r>
        <w:t>Zhotovitel neuhradí Objednateli způsobenou škodu či smluvní pokutu,</w:t>
      </w:r>
      <w:r w:rsidR="00143482">
        <w:t xml:space="preserve"> k </w:t>
      </w:r>
      <w:r>
        <w:t>níž je</w:t>
      </w:r>
      <w:r w:rsidR="0067069A">
        <w:t xml:space="preserve"> </w:t>
      </w:r>
      <w:r>
        <w:t>podle Smlouvy povinen</w:t>
      </w:r>
      <w:r w:rsidR="00143482">
        <w:t xml:space="preserve"> a </w:t>
      </w:r>
      <w:r>
        <w:t>která vůči němu byla Objednatelem uplatněna;</w:t>
      </w:r>
    </w:p>
    <w:p w14:paraId="0E5BB0CB" w14:textId="77777777" w:rsidR="005F7CEA" w:rsidRDefault="005F7CEA" w:rsidP="005F7CEA">
      <w:pPr>
        <w:pStyle w:val="Odrka1-1"/>
      </w:pPr>
      <w:r>
        <w:t>vůči majetku Zhotovitele probíhá insolvenční řízení,</w:t>
      </w:r>
      <w:r w:rsidR="00143482">
        <w:t xml:space="preserve"> v </w:t>
      </w:r>
      <w:r>
        <w:t>němž bylo vydáno</w:t>
      </w:r>
      <w:r w:rsidR="0067069A">
        <w:t xml:space="preserve"> </w:t>
      </w:r>
      <w:r>
        <w:t>rozhodnutí</w:t>
      </w:r>
      <w:r w:rsidR="00143482">
        <w:t xml:space="preserve"> o </w:t>
      </w:r>
      <w:r>
        <w:t>úpadku nebo insolvenční návrh byl zamítnut proto, že majetek</w:t>
      </w:r>
      <w:r w:rsidR="0067069A">
        <w:t xml:space="preserve"> </w:t>
      </w:r>
      <w:r>
        <w:t>nepostačuje</w:t>
      </w:r>
      <w:r w:rsidR="00143482">
        <w:t xml:space="preserve"> k </w:t>
      </w:r>
      <w:r>
        <w:t>úhradě nákladů insolvenčního řízení, nebo byl konkurs zrušen</w:t>
      </w:r>
      <w:r w:rsidR="0067069A">
        <w:t xml:space="preserve"> </w:t>
      </w:r>
      <w:r>
        <w:t>proto, že majetek byl zcela nepostačující nebo byla zavedena nucená správa</w:t>
      </w:r>
      <w:r w:rsidR="0067069A">
        <w:t xml:space="preserve"> </w:t>
      </w:r>
      <w:r>
        <w:t>podle zvláštních právních předpisů.</w:t>
      </w:r>
    </w:p>
    <w:p w14:paraId="6E9A12E4" w14:textId="70D597AE" w:rsidR="005F7CEA" w:rsidRDefault="005F7CEA" w:rsidP="005F7CEA">
      <w:pPr>
        <w:pStyle w:val="Text1-1"/>
      </w:pPr>
      <w:r>
        <w:t xml:space="preserve">Pokud podmínky </w:t>
      </w:r>
      <w:r w:rsidR="00880AE2">
        <w:t>Z</w:t>
      </w:r>
      <w:r>
        <w:t xml:space="preserve">áruky </w:t>
      </w:r>
      <w:r w:rsidR="00DA02F3">
        <w:t xml:space="preserve">za provedení Díla </w:t>
      </w:r>
      <w:r>
        <w:t>specifikují datum, kdy vyprší</w:t>
      </w:r>
      <w:r w:rsidR="0067069A">
        <w:t xml:space="preserve"> </w:t>
      </w:r>
      <w:r w:rsidRPr="00311BA9">
        <w:t xml:space="preserve">povinnosti </w:t>
      </w:r>
      <w:r w:rsidR="00880AE2" w:rsidRPr="00311BA9">
        <w:t xml:space="preserve">výstavce, </w:t>
      </w:r>
      <w:r w:rsidR="00880AE2">
        <w:t>který vydal Z</w:t>
      </w:r>
      <w:r>
        <w:t xml:space="preserve">áruku </w:t>
      </w:r>
      <w:r w:rsidR="00DA02F3">
        <w:t xml:space="preserve">za provedení Díla </w:t>
      </w:r>
      <w:r>
        <w:t>("datum ukončení platnosti</w:t>
      </w:r>
      <w:r w:rsidR="0067069A">
        <w:t xml:space="preserve"> </w:t>
      </w:r>
      <w:r w:rsidR="0041367A" w:rsidRPr="00311BA9">
        <w:t>Záruky</w:t>
      </w:r>
      <w:r>
        <w:t>")</w:t>
      </w:r>
      <w:r w:rsidR="00143482">
        <w:t xml:space="preserve"> </w:t>
      </w:r>
      <w:bookmarkStart w:id="38" w:name="_Hlk212099200"/>
      <w:r w:rsidR="00143482">
        <w:t>a </w:t>
      </w:r>
      <w:r>
        <w:t>Předávací protokol nebyl smluvními stranami</w:t>
      </w:r>
      <w:r w:rsidR="0067069A">
        <w:t xml:space="preserve"> </w:t>
      </w:r>
      <w:r>
        <w:t>vyhotoven, resp. nebyly odstraněny všechny případné vady</w:t>
      </w:r>
      <w:r w:rsidR="00143482">
        <w:t xml:space="preserve"> a </w:t>
      </w:r>
      <w:r>
        <w:t>nedostatky uvedené</w:t>
      </w:r>
      <w:r w:rsidR="00143482">
        <w:t xml:space="preserve"> v </w:t>
      </w:r>
      <w:r>
        <w:t>Předávacím protokolu</w:t>
      </w:r>
      <w:bookmarkEnd w:id="38"/>
      <w:r>
        <w:t>, do data třiceti (30) dnů před datem ukončení platnosti</w:t>
      </w:r>
      <w:r w:rsidR="0067069A">
        <w:t xml:space="preserve"> </w:t>
      </w:r>
      <w:r w:rsidR="00880AE2">
        <w:t>Záruky</w:t>
      </w:r>
      <w:r w:rsidR="00DA02F3" w:rsidRPr="00DA02F3">
        <w:t xml:space="preserve"> </w:t>
      </w:r>
      <w:r w:rsidR="00DA02F3">
        <w:t>za provedení Díla</w:t>
      </w:r>
      <w:r>
        <w:t>, potom Zhotovitel podle toho prodlouží platnost</w:t>
      </w:r>
      <w:r w:rsidR="0067069A">
        <w:t xml:space="preserve"> </w:t>
      </w:r>
      <w:r w:rsidR="00880AE2">
        <w:t>Z</w:t>
      </w:r>
      <w:r>
        <w:t>áruky</w:t>
      </w:r>
      <w:r w:rsidR="00DA02F3" w:rsidRPr="00DA02F3">
        <w:t xml:space="preserve"> </w:t>
      </w:r>
      <w:r w:rsidR="00DA02F3">
        <w:t>za provedení Díla</w:t>
      </w:r>
      <w:r>
        <w:t>, dokud nebude smluvními stranami vyhotoven</w:t>
      </w:r>
      <w:r w:rsidR="0067069A">
        <w:t xml:space="preserve"> </w:t>
      </w:r>
      <w:r>
        <w:t>Předávací protokol</w:t>
      </w:r>
      <w:r w:rsidR="00143482">
        <w:t xml:space="preserve"> a </w:t>
      </w:r>
      <w:r>
        <w:t>odstraněny všechny případné vady</w:t>
      </w:r>
      <w:r w:rsidR="00143482">
        <w:t xml:space="preserve"> a </w:t>
      </w:r>
      <w:r>
        <w:t>nedostatky uvedené</w:t>
      </w:r>
      <w:r w:rsidR="00143482">
        <w:t xml:space="preserve"> v </w:t>
      </w:r>
      <w:r>
        <w:t>Předávacím protokolu,</w:t>
      </w:r>
      <w:r w:rsidR="00143482">
        <w:t xml:space="preserve"> a </w:t>
      </w:r>
      <w:r>
        <w:t xml:space="preserve">dokud Objednatel neobdrží </w:t>
      </w:r>
      <w:r w:rsidR="00DA02F3">
        <w:t>Z</w:t>
      </w:r>
      <w:r w:rsidR="00880AE2">
        <w:t xml:space="preserve">áruku za odstranění vad </w:t>
      </w:r>
      <w:r>
        <w:t>podle článku 15</w:t>
      </w:r>
      <w:r w:rsidR="00621344">
        <w:t>.</w:t>
      </w:r>
      <w:r>
        <w:t xml:space="preserve"> těchto Obchodních podmínek.</w:t>
      </w:r>
    </w:p>
    <w:p w14:paraId="27D3A90B" w14:textId="7487A3B9" w:rsidR="005F7CEA" w:rsidRDefault="005F7CEA" w:rsidP="005F7CEA">
      <w:pPr>
        <w:pStyle w:val="Text1-1"/>
      </w:pPr>
      <w:r>
        <w:t>Objednatel je oprávněn uplatnit právo</w:t>
      </w:r>
      <w:r w:rsidR="00143482">
        <w:t xml:space="preserve"> z</w:t>
      </w:r>
      <w:r w:rsidR="00FB42AE">
        <w:t>e</w:t>
      </w:r>
      <w:r w:rsidR="00143482">
        <w:t> </w:t>
      </w:r>
      <w:r w:rsidR="00FB42AE">
        <w:t>Z</w:t>
      </w:r>
      <w:r>
        <w:t xml:space="preserve">áruky </w:t>
      </w:r>
      <w:r w:rsidR="00DA02F3">
        <w:t xml:space="preserve">za provedení Díla </w:t>
      </w:r>
      <w:r>
        <w:t>dále</w:t>
      </w:r>
      <w:r w:rsidR="00143482">
        <w:t xml:space="preserve"> v </w:t>
      </w:r>
      <w:r>
        <w:t>případech, pokud:</w:t>
      </w:r>
      <w:r w:rsidR="0067069A">
        <w:t xml:space="preserve"> </w:t>
      </w:r>
    </w:p>
    <w:p w14:paraId="7E08DA57" w14:textId="6754DE67" w:rsidR="0067069A" w:rsidRDefault="005F7CEA" w:rsidP="005F7CEA">
      <w:pPr>
        <w:pStyle w:val="Text1-2"/>
      </w:pPr>
      <w:r>
        <w:t xml:space="preserve">Zhotovitel neprodlouží platnost </w:t>
      </w:r>
      <w:r w:rsidR="00FB42AE">
        <w:t>Záruky</w:t>
      </w:r>
      <w:r w:rsidR="00143482">
        <w:t xml:space="preserve"> </w:t>
      </w:r>
      <w:r w:rsidR="00DA02F3">
        <w:t xml:space="preserve">za provedení Díla </w:t>
      </w:r>
      <w:r w:rsidR="00143482">
        <w:t>v</w:t>
      </w:r>
      <w:r w:rsidR="00FB42AE">
        <w:t> </w:t>
      </w:r>
      <w:r>
        <w:t>případech</w:t>
      </w:r>
      <w:r w:rsidR="00FB42AE">
        <w:t>,</w:t>
      </w:r>
      <w:r w:rsidR="0067069A">
        <w:t xml:space="preserve"> </w:t>
      </w:r>
      <w:r>
        <w:t>kdy je</w:t>
      </w:r>
      <w:r w:rsidR="00143482">
        <w:t xml:space="preserve"> k </w:t>
      </w:r>
      <w:r>
        <w:t>tomu povinen dle Smlouvy, přičemž za těchto okolností může</w:t>
      </w:r>
      <w:r w:rsidR="0067069A">
        <w:t xml:space="preserve"> </w:t>
      </w:r>
      <w:r>
        <w:t xml:space="preserve">Objednatel nárokovat plnou výši částky </w:t>
      </w:r>
      <w:r w:rsidR="00FB42AE">
        <w:t>Z</w:t>
      </w:r>
      <w:r>
        <w:t>áruky</w:t>
      </w:r>
      <w:r w:rsidR="00DA02F3" w:rsidRPr="00DA02F3">
        <w:t xml:space="preserve"> </w:t>
      </w:r>
      <w:r w:rsidR="00DA02F3">
        <w:t>za provedení Díla</w:t>
      </w:r>
      <w:r>
        <w:t>,</w:t>
      </w:r>
      <w:r w:rsidR="0067069A">
        <w:t xml:space="preserve"> </w:t>
      </w:r>
    </w:p>
    <w:p w14:paraId="34AD4985" w14:textId="08720605" w:rsidR="0067069A" w:rsidRDefault="005F7CEA" w:rsidP="005F7CEA">
      <w:pPr>
        <w:pStyle w:val="Text1-2"/>
      </w:pPr>
      <w:r>
        <w:t>Zhotovitel nezaplatí Objednateli splatnou částku podle toho, jak bylo mezi</w:t>
      </w:r>
      <w:r w:rsidR="0067069A">
        <w:t xml:space="preserve"> </w:t>
      </w:r>
      <w:r>
        <w:t xml:space="preserve">stranami sjednáno, do čtyřiceti (40) dnů po tomto souhlasu, </w:t>
      </w:r>
    </w:p>
    <w:p w14:paraId="76EA4E5A" w14:textId="777D385A" w:rsidR="005F7CEA" w:rsidRPr="00C475ED" w:rsidRDefault="005F7CEA" w:rsidP="005F7CEA">
      <w:pPr>
        <w:pStyle w:val="Text1-2"/>
      </w:pPr>
      <w:r>
        <w:t>Zhotovitel nesplní dosud nesplněnou povinnost do čtyřiceti (40) dnů poté, co</w:t>
      </w:r>
      <w:r w:rsidR="0067069A">
        <w:t xml:space="preserve"> </w:t>
      </w:r>
      <w:r>
        <w:t>obdržel oznámení Objednatele,</w:t>
      </w:r>
      <w:r w:rsidR="00143482">
        <w:t xml:space="preserve"> v </w:t>
      </w:r>
      <w:r>
        <w:t>němž bylo požadováno splnění takové</w:t>
      </w:r>
      <w:r w:rsidR="0067069A">
        <w:t xml:space="preserve"> </w:t>
      </w:r>
      <w:r>
        <w:t>po</w:t>
      </w:r>
      <w:r w:rsidR="00FB42AE">
        <w:t xml:space="preserve">vinnosti. V případě, že se jedná </w:t>
      </w:r>
      <w:r w:rsidR="00143482">
        <w:t>o </w:t>
      </w:r>
      <w:r>
        <w:t>nepeněžitou povinnost</w:t>
      </w:r>
      <w:r w:rsidR="00FB42AE">
        <w:t xml:space="preserve">, </w:t>
      </w:r>
      <w:r>
        <w:t>se má za to, že je do</w:t>
      </w:r>
      <w:r w:rsidR="0067069A">
        <w:t xml:space="preserve"> </w:t>
      </w:r>
      <w:r>
        <w:t xml:space="preserve">výše určené záruční listinou zajištěna peněžitá pohledávka, která </w:t>
      </w:r>
      <w:r w:rsidRPr="00C475ED">
        <w:t>Objednateli</w:t>
      </w:r>
      <w:r w:rsidR="0067069A" w:rsidRPr="00C475ED">
        <w:t xml:space="preserve"> </w:t>
      </w:r>
      <w:r w:rsidRPr="00C475ED">
        <w:t xml:space="preserve">přísluší při porušení </w:t>
      </w:r>
      <w:r w:rsidR="00FB42AE">
        <w:t>příslušné nepeněžité povinnosti.</w:t>
      </w:r>
    </w:p>
    <w:p w14:paraId="15CCC723" w14:textId="45489661" w:rsidR="005F7CEA" w:rsidRPr="00311BA9" w:rsidRDefault="005F7CEA" w:rsidP="005F7CEA">
      <w:pPr>
        <w:pStyle w:val="Text1-1"/>
      </w:pPr>
      <w:r>
        <w:lastRenderedPageBreak/>
        <w:t>Objednatel vrátí záruční listinu</w:t>
      </w:r>
      <w:r w:rsidR="00143482">
        <w:t xml:space="preserve"> k </w:t>
      </w:r>
      <w:r w:rsidR="00FB42AE">
        <w:t>Z</w:t>
      </w:r>
      <w:r>
        <w:t>áruce Zhotoviteli do</w:t>
      </w:r>
      <w:r w:rsidR="0067069A">
        <w:t xml:space="preserve"> </w:t>
      </w:r>
      <w:r>
        <w:t>dvaceti (20) dnů ode dne, kdy TDS</w:t>
      </w:r>
      <w:r w:rsidR="00143482">
        <w:t xml:space="preserve"> a </w:t>
      </w:r>
      <w:r>
        <w:t>Zhotovitel podepsali Předávací protokol,</w:t>
      </w:r>
      <w:r w:rsidR="0067069A">
        <w:t xml:space="preserve"> </w:t>
      </w:r>
      <w:r>
        <w:t>Zhotovitel odstranil veškeré vady uvedené</w:t>
      </w:r>
      <w:r w:rsidR="00143482">
        <w:t xml:space="preserve"> v </w:t>
      </w:r>
      <w:r>
        <w:t>Předávacím protokolu</w:t>
      </w:r>
      <w:r w:rsidR="00143482">
        <w:t xml:space="preserve"> a v </w:t>
      </w:r>
      <w:r>
        <w:t>Zápisech</w:t>
      </w:r>
      <w:r w:rsidR="00143482">
        <w:t xml:space="preserve"> o </w:t>
      </w:r>
      <w:r>
        <w:t>předání</w:t>
      </w:r>
      <w:r w:rsidR="00143482">
        <w:t xml:space="preserve"> a </w:t>
      </w:r>
      <w:r>
        <w:t>převzetí Díla</w:t>
      </w:r>
      <w:r w:rsidR="00143482">
        <w:t xml:space="preserve"> a </w:t>
      </w:r>
      <w:r>
        <w:t xml:space="preserve">Objednatel od Zhotovitele obdržel </w:t>
      </w:r>
      <w:r w:rsidR="00DA02F3">
        <w:t>Z</w:t>
      </w:r>
      <w:r w:rsidR="00FB42AE" w:rsidRPr="00311BA9">
        <w:t>áruku za odstranění vad</w:t>
      </w:r>
      <w:r w:rsidRPr="00311BA9">
        <w:t>, podle toho, který termín nastane později.</w:t>
      </w:r>
    </w:p>
    <w:p w14:paraId="7A6F463F" w14:textId="295D2EC3" w:rsidR="00134F16" w:rsidRDefault="00962686" w:rsidP="00962686">
      <w:pPr>
        <w:pStyle w:val="Text1-1"/>
      </w:pPr>
      <w:r>
        <w:t xml:space="preserve">V případě, že </w:t>
      </w:r>
      <w:r w:rsidR="009C3E18">
        <w:t xml:space="preserve">dojde ke změně v osobě Zhotovitele </w:t>
      </w:r>
      <w:r>
        <w:t>v souladu s odst.</w:t>
      </w:r>
      <w:r w:rsidR="00311BA9">
        <w:t xml:space="preserve"> </w:t>
      </w:r>
      <w:r w:rsidR="00F06385">
        <w:t>8.8</w:t>
      </w:r>
      <w:r w:rsidR="0041367A">
        <w:t xml:space="preserve"> </w:t>
      </w:r>
      <w:r>
        <w:t xml:space="preserve">Smlouvy, musí být Objednateli do 7 dnů poté, co nastanou právní účinky </w:t>
      </w:r>
      <w:r w:rsidR="009C3E18">
        <w:t>změny</w:t>
      </w:r>
      <w:r>
        <w:t xml:space="preserve">, předložena </w:t>
      </w:r>
      <w:r w:rsidR="00FB42AE">
        <w:t>Z</w:t>
      </w:r>
      <w:r>
        <w:t>áruka</w:t>
      </w:r>
      <w:r w:rsidR="00DA02F3" w:rsidRPr="00DA02F3">
        <w:t xml:space="preserve"> </w:t>
      </w:r>
      <w:r w:rsidR="00DA02F3">
        <w:t>za provedení Díla</w:t>
      </w:r>
      <w:r>
        <w:t xml:space="preserve"> vystavená pro nového Zhotovitele</w:t>
      </w:r>
      <w:r w:rsidR="006B37A8">
        <w:t xml:space="preserve"> nebo předloženo písemn</w:t>
      </w:r>
      <w:r w:rsidR="002B5839">
        <w:t>é prohlášení výstavce Z</w:t>
      </w:r>
      <w:r w:rsidR="006B37A8">
        <w:t xml:space="preserve">áruky </w:t>
      </w:r>
      <w:r w:rsidR="00DA02F3">
        <w:t xml:space="preserve">za provedení Díla </w:t>
      </w:r>
      <w:r w:rsidR="006B37A8">
        <w:t xml:space="preserve">o trvání práv z původní </w:t>
      </w:r>
      <w:r w:rsidR="002B5839">
        <w:t>Z</w:t>
      </w:r>
      <w:r w:rsidR="006B37A8">
        <w:t xml:space="preserve">áruky </w:t>
      </w:r>
      <w:r w:rsidR="00DA02F3">
        <w:t xml:space="preserve">za provedení Díla </w:t>
      </w:r>
      <w:r w:rsidR="006B37A8">
        <w:t>i ve vztahu k novému Zhotoviteli</w:t>
      </w:r>
      <w:r>
        <w:t xml:space="preserve">. Objednatel vrátí předchozí </w:t>
      </w:r>
      <w:r w:rsidR="002B5839">
        <w:t>Z</w:t>
      </w:r>
      <w:r>
        <w:t>áruku</w:t>
      </w:r>
      <w:r w:rsidR="002B5839">
        <w:t xml:space="preserve"> </w:t>
      </w:r>
      <w:r w:rsidR="00DA02F3">
        <w:t xml:space="preserve">za provedení Díla </w:t>
      </w:r>
      <w:r>
        <w:t xml:space="preserve">Zhotoviteli do 21 dnů poté, co obdrží </w:t>
      </w:r>
      <w:r w:rsidR="002B5839">
        <w:t>Z</w:t>
      </w:r>
      <w:r>
        <w:t xml:space="preserve">áruku </w:t>
      </w:r>
      <w:r w:rsidR="00DA02F3">
        <w:t xml:space="preserve">za provedení Díla </w:t>
      </w:r>
      <w:r>
        <w:t>vystavenou pro nového Zhotovitele.</w:t>
      </w:r>
      <w:r w:rsidR="006B37A8">
        <w:t xml:space="preserve"> </w:t>
      </w:r>
    </w:p>
    <w:p w14:paraId="0AE0BFDD" w14:textId="33C69827" w:rsidR="008D0E0A" w:rsidRPr="008D0E0A" w:rsidRDefault="008D0E0A" w:rsidP="008D0E0A">
      <w:pPr>
        <w:pStyle w:val="Text1-1"/>
      </w:pPr>
      <w:bookmarkStart w:id="39" w:name="_Hlk212099644"/>
      <w:r>
        <w:t>Čerpáním Záruky</w:t>
      </w:r>
      <w:r w:rsidR="00DA02F3" w:rsidRPr="00DA02F3">
        <w:t xml:space="preserve"> </w:t>
      </w:r>
      <w:r w:rsidR="00DA02F3">
        <w:t>za provedení Díla</w:t>
      </w:r>
      <w:r>
        <w:t xml:space="preserve"> se zajištěná částka snižuje, přičemž Zhotovitel není z důvodu čerpání Záruky </w:t>
      </w:r>
      <w:r w:rsidR="00DA02F3">
        <w:t xml:space="preserve">za provedení Díla </w:t>
      </w:r>
      <w:r>
        <w:t>povinen Záruku</w:t>
      </w:r>
      <w:r w:rsidR="00DA02F3" w:rsidRPr="00DA02F3">
        <w:t xml:space="preserve"> </w:t>
      </w:r>
      <w:r w:rsidR="00DA02F3">
        <w:t>za provedení Díla</w:t>
      </w:r>
      <w:r>
        <w:t xml:space="preserve"> doplnit na původní výši. Vyčerpáním celé částky, na kterou je Záruka</w:t>
      </w:r>
      <w:r w:rsidR="00DA02F3" w:rsidRPr="00DA02F3">
        <w:t xml:space="preserve"> </w:t>
      </w:r>
      <w:r w:rsidR="00DA02F3">
        <w:t>za provedení Díla</w:t>
      </w:r>
      <w:r>
        <w:t xml:space="preserve"> v souladu se Smlouvou vystavena, Záruka </w:t>
      </w:r>
      <w:r w:rsidR="00DA02F3">
        <w:t xml:space="preserve">za provedení Díla </w:t>
      </w:r>
      <w:r>
        <w:t xml:space="preserve">zaniká a Zhotovitel není povinen předložit novou. </w:t>
      </w:r>
    </w:p>
    <w:p w14:paraId="6C0047AE" w14:textId="4CE25747" w:rsidR="005F7CEA" w:rsidRPr="00311BA9" w:rsidRDefault="00344FBB" w:rsidP="00C22667">
      <w:pPr>
        <w:pStyle w:val="Nadpis1-1"/>
      </w:pPr>
      <w:bookmarkStart w:id="40" w:name="_Toc151403317"/>
      <w:bookmarkStart w:id="41" w:name="_Toc157885608"/>
      <w:bookmarkEnd w:id="39"/>
      <w:r w:rsidRPr="00311BA9">
        <w:t>záruka za odstranění vad</w:t>
      </w:r>
      <w:bookmarkEnd w:id="40"/>
      <w:bookmarkEnd w:id="41"/>
    </w:p>
    <w:p w14:paraId="61CAC05E" w14:textId="36B3FBA3" w:rsidR="0067069A" w:rsidRDefault="005F7CEA" w:rsidP="005F7CEA">
      <w:pPr>
        <w:pStyle w:val="Text1-1"/>
      </w:pPr>
      <w:r>
        <w:t>Zhotovitel se zavazuje bezodkladně, tj. nejpozději do šedesáti (60) dnů ode dne</w:t>
      </w:r>
      <w:r w:rsidR="0067069A">
        <w:t xml:space="preserve"> </w:t>
      </w:r>
      <w:r>
        <w:t>podpisu Předávacího protokolu Zhotovitelem</w:t>
      </w:r>
      <w:r w:rsidR="00143482">
        <w:t xml:space="preserve"> i </w:t>
      </w:r>
      <w:r>
        <w:t xml:space="preserve">TDS předat Objednateli </w:t>
      </w:r>
      <w:r w:rsidR="00533B8A">
        <w:t>Záruku</w:t>
      </w:r>
      <w:r w:rsidR="00160FA0">
        <w:t xml:space="preserve"> za odstranění vad</w:t>
      </w:r>
      <w:r w:rsidRPr="00311BA9">
        <w:t xml:space="preserve">. </w:t>
      </w:r>
      <w:r w:rsidR="00344FBB" w:rsidRPr="00311BA9">
        <w:t>Z</w:t>
      </w:r>
      <w:r w:rsidRPr="00311BA9">
        <w:t xml:space="preserve">áruka </w:t>
      </w:r>
      <w:r w:rsidR="007B1080">
        <w:t xml:space="preserve">za odstranění vad </w:t>
      </w:r>
      <w:r>
        <w:t>bude vystavena</w:t>
      </w:r>
      <w:r w:rsidR="0067069A">
        <w:t xml:space="preserve"> </w:t>
      </w:r>
      <w:r>
        <w:t>na částku odpovídající výši 50 %</w:t>
      </w:r>
      <w:r w:rsidR="00344FBB">
        <w:t xml:space="preserve"> </w:t>
      </w:r>
      <w:r w:rsidR="00160FA0">
        <w:t>Z</w:t>
      </w:r>
      <w:r>
        <w:t>áruky za provedení Díla</w:t>
      </w:r>
      <w:r w:rsidR="00344FBB">
        <w:t xml:space="preserve"> </w:t>
      </w:r>
      <w:r>
        <w:t>uvedené</w:t>
      </w:r>
      <w:r w:rsidR="00143482">
        <w:t xml:space="preserve"> v </w:t>
      </w:r>
      <w:r>
        <w:t>odst.</w:t>
      </w:r>
      <w:r w:rsidR="00821801">
        <w:t> </w:t>
      </w:r>
      <w:r>
        <w:t>4.1</w:t>
      </w:r>
      <w:r w:rsidR="0067069A">
        <w:t xml:space="preserve"> </w:t>
      </w:r>
      <w:r>
        <w:t>Smlouvy.</w:t>
      </w:r>
      <w:r w:rsidR="00160FA0">
        <w:t xml:space="preserve"> </w:t>
      </w:r>
      <w:bookmarkStart w:id="42" w:name="_Hlk212101632"/>
      <w:r w:rsidR="00160FA0">
        <w:t xml:space="preserve">Není-li dle Smlouvy Záruka za provedení Díla požadována, </w:t>
      </w:r>
      <w:r w:rsidR="0087005A">
        <w:t xml:space="preserve">bude Záruka za odstranění vad vystavena na částku odpovídající výši </w:t>
      </w:r>
      <w:r w:rsidR="00160FA0">
        <w:t>5 % z </w:t>
      </w:r>
      <w:r w:rsidR="0087005A">
        <w:t>C</w:t>
      </w:r>
      <w:r w:rsidR="00160FA0">
        <w:t>eny Díla bez DPH</w:t>
      </w:r>
      <w:r w:rsidR="003E20A1">
        <w:t xml:space="preserve"> v době uzavření Smlouvy</w:t>
      </w:r>
      <w:r w:rsidR="00160FA0">
        <w:t>.</w:t>
      </w:r>
      <w:r w:rsidR="003E20A1">
        <w:t xml:space="preserve"> </w:t>
      </w:r>
      <w:r w:rsidR="003E20A1" w:rsidRPr="003E20A1">
        <w:t xml:space="preserve">Pro vyloučení pochybností se uvádí, že na výši Záruky za </w:t>
      </w:r>
      <w:r w:rsidR="003E20A1">
        <w:t>odstranění vad</w:t>
      </w:r>
      <w:r w:rsidR="003E20A1" w:rsidRPr="003E20A1">
        <w:t xml:space="preserve"> nemají vliv případné změny Ceny Díla, které nastanou po uzavření Smlouvy.</w:t>
      </w:r>
    </w:p>
    <w:bookmarkEnd w:id="42"/>
    <w:p w14:paraId="3A42AE31" w14:textId="552D34FD" w:rsidR="005F7CEA" w:rsidRDefault="008A1E71" w:rsidP="005F7CEA">
      <w:pPr>
        <w:pStyle w:val="Text1-1"/>
      </w:pPr>
      <w:r>
        <w:t xml:space="preserve">Pokud Smlouva nestanoví jinak, </w:t>
      </w:r>
      <w:r w:rsidR="005F7CEA">
        <w:t xml:space="preserve">Zhotovitel se zavazuje, že </w:t>
      </w:r>
      <w:r w:rsidR="00344FBB">
        <w:t>Z</w:t>
      </w:r>
      <w:r w:rsidR="005F7CEA">
        <w:t>áruka</w:t>
      </w:r>
      <w:r w:rsidR="00350951">
        <w:t xml:space="preserve"> za</w:t>
      </w:r>
      <w:r w:rsidR="005F7CEA">
        <w:t xml:space="preserve"> </w:t>
      </w:r>
      <w:r w:rsidR="007B1080">
        <w:t xml:space="preserve">odstranění vad </w:t>
      </w:r>
      <w:r w:rsidR="005F7CEA">
        <w:t xml:space="preserve">bude </w:t>
      </w:r>
      <w:r>
        <w:t xml:space="preserve">platná </w:t>
      </w:r>
      <w:r w:rsidR="001575D0">
        <w:t xml:space="preserve">po </w:t>
      </w:r>
      <w:r w:rsidR="005F7CEA">
        <w:t>dobu šesti (6) let</w:t>
      </w:r>
      <w:r w:rsidR="001575D0">
        <w:t xml:space="preserve"> ode dne podpisu Předávacího protokolu podle odst. 15.1</w:t>
      </w:r>
      <w:r w:rsidR="00350951">
        <w:t xml:space="preserve">, přičemž Zhotovitel předloží Záruku za odstranění vad s minimální počáteční platností dva roky a tuto bude následně prodlužovat tak, aby byla Záruka za odstranění vad platná a vymahatelná nejméně </w:t>
      </w:r>
      <w:r w:rsidR="001575D0">
        <w:t>po</w:t>
      </w:r>
      <w:r w:rsidR="00350951">
        <w:t xml:space="preserve"> dobu šesti (6) let</w:t>
      </w:r>
      <w:r w:rsidR="005F7CEA">
        <w:t>.</w:t>
      </w:r>
      <w:r w:rsidR="00350951">
        <w:t xml:space="preserve"> Zhotovitel je v tomto případě povinen předložit novou Záruku za odstranění vad (případně prodloužení původní záruky) vždy nejpozději 30 dnů před ukončením platnosti původní Záruky za odstranění vad. </w:t>
      </w:r>
      <w:r w:rsidR="005F7CEA">
        <w:t xml:space="preserve">Pokud podmínky </w:t>
      </w:r>
      <w:r w:rsidR="00344FBB">
        <w:t>Z</w:t>
      </w:r>
      <w:r w:rsidR="005F7CEA">
        <w:t xml:space="preserve">áruky </w:t>
      </w:r>
      <w:r w:rsidR="007B1080">
        <w:t xml:space="preserve">za odstranění vad </w:t>
      </w:r>
      <w:r w:rsidR="005F7CEA">
        <w:t>specifikují datum ukončení platnosti</w:t>
      </w:r>
      <w:r w:rsidR="0067069A">
        <w:t xml:space="preserve"> </w:t>
      </w:r>
      <w:r w:rsidR="00344FBB">
        <w:t>Z</w:t>
      </w:r>
      <w:r w:rsidR="005F7CEA">
        <w:t>áruky</w:t>
      </w:r>
      <w:r w:rsidR="007B1080">
        <w:t xml:space="preserve"> za odstranění vad</w:t>
      </w:r>
      <w:r w:rsidR="005F7CEA">
        <w:t xml:space="preserve"> </w:t>
      </w:r>
      <w:r w:rsidR="00143482">
        <w:t>a </w:t>
      </w:r>
      <w:r w:rsidR="005F7CEA">
        <w:t>Zhotovitel neodstranil všechny záruční vady</w:t>
      </w:r>
      <w:r w:rsidR="0067069A">
        <w:t xml:space="preserve"> </w:t>
      </w:r>
      <w:r w:rsidR="005F7CEA">
        <w:t xml:space="preserve">do třiceti (30) dnů před tímto datem ukončení platnosti </w:t>
      </w:r>
      <w:r w:rsidR="00344FBB">
        <w:t>Z</w:t>
      </w:r>
      <w:r w:rsidR="005F7CEA">
        <w:t>áruky</w:t>
      </w:r>
      <w:r w:rsidR="007B1080">
        <w:t xml:space="preserve"> za odstranění vad</w:t>
      </w:r>
      <w:r w:rsidR="005F7CEA">
        <w:t xml:space="preserve">, potom je Zhotovitel povinen platnost </w:t>
      </w:r>
      <w:r w:rsidR="00344FBB">
        <w:t>Z</w:t>
      </w:r>
      <w:r w:rsidR="005F7CEA">
        <w:t>áruky</w:t>
      </w:r>
      <w:r w:rsidR="007B1080">
        <w:t xml:space="preserve"> za odstranění vad</w:t>
      </w:r>
      <w:r w:rsidR="005F7CEA">
        <w:t xml:space="preserve"> prodloužit, dokud nebudou všechny záruční vady odstraněny.</w:t>
      </w:r>
      <w:r w:rsidR="0067069A">
        <w:t xml:space="preserve"> </w:t>
      </w:r>
      <w:r w:rsidR="005F7CEA">
        <w:t>Objednatel je oprávněn uplatnit právo</w:t>
      </w:r>
      <w:r w:rsidR="00143482">
        <w:t xml:space="preserve"> z</w:t>
      </w:r>
      <w:r w:rsidR="00344FBB">
        <w:t>e Z</w:t>
      </w:r>
      <w:r w:rsidR="005F7CEA">
        <w:t xml:space="preserve">áruky </w:t>
      </w:r>
      <w:r w:rsidR="007B1080">
        <w:t xml:space="preserve">za odstranění vad </w:t>
      </w:r>
      <w:r w:rsidR="00344FBB">
        <w:t>pouz</w:t>
      </w:r>
      <w:r w:rsidR="005F7CEA">
        <w:t>e</w:t>
      </w:r>
      <w:r w:rsidR="00143482">
        <w:t xml:space="preserve"> v </w:t>
      </w:r>
      <w:r w:rsidR="005F7CEA">
        <w:t>případech, pokud:</w:t>
      </w:r>
    </w:p>
    <w:p w14:paraId="2B2151B0" w14:textId="4ADCFE74" w:rsidR="0067069A" w:rsidRDefault="005F7CEA" w:rsidP="005F7CEA">
      <w:pPr>
        <w:pStyle w:val="Text1-2"/>
      </w:pPr>
      <w:r>
        <w:t xml:space="preserve">Zhotovitel neprodlouží platnost </w:t>
      </w:r>
      <w:r w:rsidR="00344FBB">
        <w:t>Z</w:t>
      </w:r>
      <w:r>
        <w:t>áruky</w:t>
      </w:r>
      <w:r w:rsidR="00143482">
        <w:t xml:space="preserve"> </w:t>
      </w:r>
      <w:r w:rsidR="007B1080">
        <w:t xml:space="preserve">za odstranění vad </w:t>
      </w:r>
      <w:r w:rsidR="00143482">
        <w:t>v </w:t>
      </w:r>
      <w:r>
        <w:t>případě, že její platnost bude kratší, než je uvedeno</w:t>
      </w:r>
      <w:r w:rsidR="00143482">
        <w:t xml:space="preserve"> v </w:t>
      </w:r>
      <w:r>
        <w:t>předchozím odstavci;</w:t>
      </w:r>
      <w:r w:rsidR="0067069A">
        <w:t xml:space="preserve"> </w:t>
      </w:r>
      <w:r>
        <w:t>za těchto okolností může Objednatel požadovat zaplacení plné výše částky</w:t>
      </w:r>
      <w:r w:rsidR="0067069A">
        <w:t xml:space="preserve"> </w:t>
      </w:r>
      <w:r w:rsidR="00344FBB">
        <w:t>Z</w:t>
      </w:r>
      <w:r>
        <w:t>áruky</w:t>
      </w:r>
      <w:r w:rsidR="007B1080">
        <w:t xml:space="preserve"> za odstranění vad</w:t>
      </w:r>
      <w:r>
        <w:t>,</w:t>
      </w:r>
      <w:r w:rsidR="0067069A">
        <w:t xml:space="preserve"> </w:t>
      </w:r>
    </w:p>
    <w:p w14:paraId="38479625" w14:textId="77777777" w:rsidR="0067069A" w:rsidRDefault="005F7CEA" w:rsidP="005F7CEA">
      <w:pPr>
        <w:pStyle w:val="Text1-2"/>
      </w:pPr>
      <w:r>
        <w:t>Zhotovitel neuhradí Objednateli způsobenou škodu či smluvní pokutu,</w:t>
      </w:r>
      <w:r w:rsidR="00143482">
        <w:t xml:space="preserve"> k </w:t>
      </w:r>
      <w:r>
        <w:t>níž</w:t>
      </w:r>
      <w:r w:rsidR="0067069A">
        <w:t xml:space="preserve"> </w:t>
      </w:r>
      <w:r>
        <w:t>je podle Smlouvy povinen</w:t>
      </w:r>
      <w:r w:rsidR="00143482">
        <w:t xml:space="preserve"> a </w:t>
      </w:r>
      <w:r>
        <w:t>která vůči němu byla Objednatelem uplatněna,</w:t>
      </w:r>
      <w:r w:rsidR="0067069A">
        <w:t xml:space="preserve"> </w:t>
      </w:r>
    </w:p>
    <w:p w14:paraId="2D57CEAD" w14:textId="77777777" w:rsidR="0067069A" w:rsidRDefault="005F7CEA" w:rsidP="005F7CEA">
      <w:pPr>
        <w:pStyle w:val="Text1-2"/>
      </w:pPr>
      <w:r>
        <w:t>Zhotovitel nezaplatí Objednateli splatnou částku podle toho, jak bylo mezi</w:t>
      </w:r>
      <w:r w:rsidR="0067069A">
        <w:t xml:space="preserve"> </w:t>
      </w:r>
      <w:r>
        <w:t>stranami sjednáno, do čtyřiceti (40) dnů po tomto souhlasu nebo rozhodnutí,</w:t>
      </w:r>
      <w:r w:rsidR="0067069A">
        <w:t xml:space="preserve"> </w:t>
      </w:r>
    </w:p>
    <w:p w14:paraId="1CA09665" w14:textId="7588E931" w:rsidR="0067069A" w:rsidRDefault="005F7CEA" w:rsidP="005F7CEA">
      <w:pPr>
        <w:pStyle w:val="Text1-2"/>
      </w:pPr>
      <w:r>
        <w:t>Zhotovitel neodstraní záruční vadu do čtyřiceti (40) dnů poté, co obdržel</w:t>
      </w:r>
      <w:r w:rsidR="0067069A">
        <w:t xml:space="preserve"> </w:t>
      </w:r>
      <w:r>
        <w:t>oznámení Objednatele,</w:t>
      </w:r>
      <w:r w:rsidR="00143482">
        <w:t xml:space="preserve"> v </w:t>
      </w:r>
      <w:r>
        <w:t>němž bylo požadováno odstranění záruční vady,</w:t>
      </w:r>
      <w:r w:rsidR="0067069A">
        <w:t xml:space="preserve"> </w:t>
      </w:r>
      <w:r>
        <w:t>nebo</w:t>
      </w:r>
      <w:r w:rsidR="00143482">
        <w:t xml:space="preserve"> v </w:t>
      </w:r>
      <w:r>
        <w:t>jiné přiměřené lhůtě dodatečně mu</w:t>
      </w:r>
      <w:r w:rsidR="00143482">
        <w:t xml:space="preserve"> k </w:t>
      </w:r>
      <w:r>
        <w:t>tomu Objednatelem</w:t>
      </w:r>
      <w:r w:rsidR="0067069A">
        <w:t xml:space="preserve"> </w:t>
      </w:r>
      <w:r>
        <w:t>poskytnuté,</w:t>
      </w:r>
      <w:r w:rsidR="00143482">
        <w:t xml:space="preserve"> a </w:t>
      </w:r>
      <w:r>
        <w:t>to</w:t>
      </w:r>
      <w:r w:rsidR="00143482">
        <w:t xml:space="preserve"> k </w:t>
      </w:r>
      <w:r>
        <w:t>úhradě přiměřené slevy</w:t>
      </w:r>
      <w:r w:rsidR="00143482">
        <w:t xml:space="preserve"> z </w:t>
      </w:r>
      <w:r>
        <w:t>ceny či</w:t>
      </w:r>
      <w:r w:rsidR="00143482">
        <w:t xml:space="preserve"> k </w:t>
      </w:r>
      <w:r>
        <w:t>úhradě nákladů, které</w:t>
      </w:r>
      <w:r w:rsidR="0067069A">
        <w:t xml:space="preserve"> </w:t>
      </w:r>
      <w:r>
        <w:t>vznikly odstraněním vady na náklady Zhotovitele</w:t>
      </w:r>
      <w:r w:rsidR="00143482">
        <w:t xml:space="preserve"> a </w:t>
      </w:r>
      <w:r>
        <w:t>případných smluvních</w:t>
      </w:r>
      <w:r w:rsidR="0067069A">
        <w:t xml:space="preserve"> </w:t>
      </w:r>
      <w:r>
        <w:t>pokut</w:t>
      </w:r>
      <w:r w:rsidR="00143482">
        <w:t xml:space="preserve"> a </w:t>
      </w:r>
      <w:r>
        <w:t xml:space="preserve">nároku na náhradu škody, </w:t>
      </w:r>
    </w:p>
    <w:p w14:paraId="57B66879" w14:textId="4256AB1F" w:rsidR="005F7CEA" w:rsidRDefault="005F7CEA" w:rsidP="005F7CEA">
      <w:pPr>
        <w:pStyle w:val="Text1-2"/>
      </w:pPr>
      <w:r>
        <w:lastRenderedPageBreak/>
        <w:t>nastanou okolnosti, které opravňují Objednatele</w:t>
      </w:r>
      <w:r w:rsidR="00143482">
        <w:t xml:space="preserve"> k </w:t>
      </w:r>
      <w:r>
        <w:t>odstoupení od Smlouvy</w:t>
      </w:r>
      <w:r w:rsidR="0067069A">
        <w:t xml:space="preserve"> </w:t>
      </w:r>
      <w:r>
        <w:t>podle článku 21 těchto Obchodních podmínek, bez ohledu na to, zda bylo</w:t>
      </w:r>
      <w:r w:rsidR="0067069A">
        <w:t xml:space="preserve"> </w:t>
      </w:r>
      <w:r w:rsidR="00857D9E">
        <w:t>odstoupení oznámeno či nikoliv</w:t>
      </w:r>
      <w:r w:rsidR="00C83650">
        <w:t>.</w:t>
      </w:r>
      <w:r w:rsidR="0067069A">
        <w:t xml:space="preserve"> </w:t>
      </w:r>
    </w:p>
    <w:p w14:paraId="04667FFF" w14:textId="5D844CBB" w:rsidR="007C751D" w:rsidRPr="00523681" w:rsidRDefault="001436D8" w:rsidP="001436D8">
      <w:pPr>
        <w:pStyle w:val="Text1-1"/>
      </w:pPr>
      <w:r w:rsidRPr="00523681">
        <w:t xml:space="preserve">V případě, že dojde ke změně v osobě Zhotovitele v souladu </w:t>
      </w:r>
      <w:r w:rsidR="00B03F53">
        <w:t>se</w:t>
      </w:r>
      <w:r w:rsidRPr="00523681">
        <w:t xml:space="preserve"> </w:t>
      </w:r>
      <w:r w:rsidR="00B03F53" w:rsidRPr="00523681">
        <w:t>Smlouv</w:t>
      </w:r>
      <w:r w:rsidR="00B03F53">
        <w:t>ou</w:t>
      </w:r>
      <w:r w:rsidRPr="00523681">
        <w:t xml:space="preserve">, musí být Objednateli do 7 dnů poté, co nastanou právní účinky změny, předložena </w:t>
      </w:r>
      <w:r w:rsidR="00116F5E" w:rsidRPr="00523681">
        <w:t>Záruka</w:t>
      </w:r>
      <w:r w:rsidR="007B1080">
        <w:t xml:space="preserve"> za odstranění vad</w:t>
      </w:r>
      <w:r w:rsidR="00116F5E" w:rsidRPr="00523681">
        <w:t xml:space="preserve"> vystavená</w:t>
      </w:r>
      <w:r w:rsidRPr="00523681">
        <w:t xml:space="preserve"> pro nového Zhotovitele nebo předloženo písemné prohlášení výstavce </w:t>
      </w:r>
      <w:r w:rsidR="00116F5E" w:rsidRPr="00523681">
        <w:t>Záruky</w:t>
      </w:r>
      <w:r w:rsidR="007B1080">
        <w:t xml:space="preserve"> za odstranění vad</w:t>
      </w:r>
      <w:r w:rsidR="00116F5E" w:rsidRPr="00523681">
        <w:t xml:space="preserve"> o</w:t>
      </w:r>
      <w:r w:rsidRPr="00523681">
        <w:t xml:space="preserve"> trvání práv z původní </w:t>
      </w:r>
      <w:r w:rsidR="00F149E9" w:rsidRPr="00523681">
        <w:t>Z</w:t>
      </w:r>
      <w:r w:rsidRPr="00523681">
        <w:t>áruky</w:t>
      </w:r>
      <w:r w:rsidR="007B1080">
        <w:t xml:space="preserve"> za odstranění vad</w:t>
      </w:r>
      <w:r w:rsidR="00F149E9" w:rsidRPr="00523681">
        <w:t xml:space="preserve"> </w:t>
      </w:r>
      <w:r w:rsidRPr="00523681">
        <w:t xml:space="preserve">i ve vztahu k novému Zhotoviteli. Objednatel vrátí předchozí </w:t>
      </w:r>
      <w:r w:rsidR="00F149E9" w:rsidRPr="00523681">
        <w:t>Z</w:t>
      </w:r>
      <w:r w:rsidRPr="00523681">
        <w:t xml:space="preserve">áruku </w:t>
      </w:r>
      <w:r w:rsidR="007B1080">
        <w:t>za odstranění vad</w:t>
      </w:r>
      <w:r w:rsidR="007B1080" w:rsidRPr="00523681">
        <w:t xml:space="preserve"> </w:t>
      </w:r>
      <w:r w:rsidRPr="00523681">
        <w:t xml:space="preserve">Zhotoviteli do 21 dnů poté, co obdrží </w:t>
      </w:r>
      <w:r w:rsidR="00F149E9" w:rsidRPr="00523681">
        <w:t>Z</w:t>
      </w:r>
      <w:r w:rsidRPr="00523681">
        <w:t xml:space="preserve">áruku </w:t>
      </w:r>
      <w:r w:rsidR="007B1080">
        <w:t>za odstranění vad</w:t>
      </w:r>
      <w:r w:rsidR="007B1080" w:rsidRPr="00523681">
        <w:t xml:space="preserve"> </w:t>
      </w:r>
      <w:r w:rsidRPr="00523681">
        <w:t xml:space="preserve">vystavenou pro nového Zhotovitele. </w:t>
      </w:r>
    </w:p>
    <w:p w14:paraId="470D788D" w14:textId="39B56368" w:rsidR="00857D9E" w:rsidRDefault="00857D9E" w:rsidP="00BD41A8">
      <w:pPr>
        <w:pStyle w:val="Text1-1"/>
      </w:pPr>
      <w:r>
        <w:t xml:space="preserve">Objednatel vrátí záruční listinu </w:t>
      </w:r>
      <w:r w:rsidR="00F149E9">
        <w:t>Z</w:t>
      </w:r>
      <w:r>
        <w:t>áruk</w:t>
      </w:r>
      <w:r w:rsidR="00EB7C80">
        <w:t>y</w:t>
      </w:r>
      <w:r w:rsidR="00F149E9">
        <w:t xml:space="preserve"> </w:t>
      </w:r>
      <w:r w:rsidR="007B1080">
        <w:t xml:space="preserve">za odstranění vad </w:t>
      </w:r>
      <w:r>
        <w:t xml:space="preserve">Zhotoviteli </w:t>
      </w:r>
      <w:r w:rsidRPr="00311BA9">
        <w:t xml:space="preserve">do </w:t>
      </w:r>
      <w:r w:rsidR="00D22804" w:rsidRPr="00311BA9">
        <w:t>21</w:t>
      </w:r>
      <w:r w:rsidRPr="00311BA9">
        <w:t xml:space="preserve"> </w:t>
      </w:r>
      <w:r>
        <w:t xml:space="preserve">dnů poté, co tato </w:t>
      </w:r>
      <w:r w:rsidR="00F149E9">
        <w:t>Z</w:t>
      </w:r>
      <w:r>
        <w:t xml:space="preserve">áruka </w:t>
      </w:r>
      <w:r w:rsidR="007B1080">
        <w:t xml:space="preserve">za odstranění vad </w:t>
      </w:r>
      <w:r>
        <w:t xml:space="preserve">pozbude platnosti podle ustanovení tohoto článku, včetně jejího </w:t>
      </w:r>
      <w:bookmarkStart w:id="43" w:name="_Hlk212102046"/>
      <w:r>
        <w:t xml:space="preserve">případného </w:t>
      </w:r>
      <w:r w:rsidRPr="00857D9E">
        <w:t>prodloužení.</w:t>
      </w:r>
    </w:p>
    <w:p w14:paraId="77814D79" w14:textId="052F317B" w:rsidR="008D0E0A" w:rsidRPr="008D0E0A" w:rsidRDefault="008D0E0A" w:rsidP="008D0E0A">
      <w:pPr>
        <w:pStyle w:val="Text1-1"/>
      </w:pPr>
      <w:r>
        <w:t xml:space="preserve">Čerpáním Záruky </w:t>
      </w:r>
      <w:r w:rsidR="007B1080">
        <w:t xml:space="preserve">za odstranění vad </w:t>
      </w:r>
      <w:r>
        <w:t>se zajištěná částka snižuje, přičemž Zhotovitel není z důvodu čerpání Záruky</w:t>
      </w:r>
      <w:r w:rsidR="007B1080">
        <w:t xml:space="preserve"> za odstranění vad</w:t>
      </w:r>
      <w:r>
        <w:t xml:space="preserve"> povinen Záruku</w:t>
      </w:r>
      <w:r w:rsidR="007B1080">
        <w:t xml:space="preserve"> za odstranění vad</w:t>
      </w:r>
      <w:r>
        <w:t xml:space="preserve"> doplnit na původní výši. Vyčerpáním celé částky, na kterou je Záruka </w:t>
      </w:r>
      <w:r w:rsidR="007B1080">
        <w:t xml:space="preserve">za odstranění vad </w:t>
      </w:r>
      <w:r>
        <w:t xml:space="preserve">v souladu se Smlouvou vystavena, Záruka </w:t>
      </w:r>
      <w:r w:rsidR="007B1080">
        <w:t xml:space="preserve">za odstranění vad </w:t>
      </w:r>
      <w:r>
        <w:t xml:space="preserve">zaniká a Zhotovitel není povinen předložit novou. </w:t>
      </w:r>
    </w:p>
    <w:bookmarkEnd w:id="43"/>
    <w:p w14:paraId="10BA9725" w14:textId="77777777" w:rsidR="008D0E0A" w:rsidRPr="00C475ED" w:rsidRDefault="008D0E0A" w:rsidP="00B5558C">
      <w:pPr>
        <w:pStyle w:val="Text1-1"/>
        <w:numPr>
          <w:ilvl w:val="0"/>
          <w:numId w:val="0"/>
        </w:numPr>
        <w:ind w:left="737"/>
      </w:pPr>
    </w:p>
    <w:p w14:paraId="0BD2C440" w14:textId="77777777" w:rsidR="005F7CEA" w:rsidRDefault="005F7CEA" w:rsidP="0067069A">
      <w:pPr>
        <w:pStyle w:val="Nadpis1-1"/>
      </w:pPr>
      <w:bookmarkStart w:id="44" w:name="_Toc151403318"/>
      <w:bookmarkStart w:id="45" w:name="_Toc157885609"/>
      <w:r>
        <w:t>VLASTNICKÁ PRÁVA A UŽÍVACÍ PRÁVA</w:t>
      </w:r>
      <w:bookmarkEnd w:id="44"/>
      <w:bookmarkEnd w:id="45"/>
    </w:p>
    <w:p w14:paraId="2FBF7A02" w14:textId="3D33B363" w:rsidR="005F7CEA" w:rsidRDefault="005F7CEA" w:rsidP="005F7CEA">
      <w:pPr>
        <w:pStyle w:val="Text1-1"/>
      </w:pPr>
      <w:r>
        <w:t>Objednatel prohlašuje, že všechny pozemky, na kterých má být zhotoveno Dílo nebo</w:t>
      </w:r>
      <w:r w:rsidR="0067069A">
        <w:t xml:space="preserve"> </w:t>
      </w:r>
      <w:r>
        <w:t xml:space="preserve">zařízeno Staveniště dle </w:t>
      </w:r>
      <w:r w:rsidR="000B7B23">
        <w:t>PDPS</w:t>
      </w:r>
      <w:r>
        <w:t xml:space="preserve"> jsou ve vlastnictví Státu</w:t>
      </w:r>
      <w:r w:rsidR="00143482">
        <w:t xml:space="preserve"> a </w:t>
      </w:r>
      <w:r>
        <w:t>Objednatel</w:t>
      </w:r>
      <w:r w:rsidR="00143482">
        <w:t xml:space="preserve"> k </w:t>
      </w:r>
      <w:r>
        <w:t>nim má právo hospodařit jako</w:t>
      </w:r>
      <w:r w:rsidR="00143482">
        <w:t xml:space="preserve"> s </w:t>
      </w:r>
      <w:r>
        <w:t>majetkem Státu ve smyslu zákona č.</w:t>
      </w:r>
      <w:r w:rsidR="001717BE">
        <w:t> </w:t>
      </w:r>
      <w:r>
        <w:t>77/1997 Sb.,</w:t>
      </w:r>
      <w:r w:rsidR="00143482">
        <w:t xml:space="preserve"> o </w:t>
      </w:r>
      <w:r>
        <w:t>státním podniku, ve znění pozdějších předpisů (dále jen „zákon</w:t>
      </w:r>
      <w:r w:rsidR="00143482">
        <w:t xml:space="preserve"> o </w:t>
      </w:r>
      <w:r>
        <w:t>státním podniku“) nebo že</w:t>
      </w:r>
      <w:r w:rsidR="00143482">
        <w:t xml:space="preserve"> k </w:t>
      </w:r>
      <w:r>
        <w:t>pozemkům Objednatel jinak zajistil právo provést stavbu,</w:t>
      </w:r>
      <w:r w:rsidR="0067069A">
        <w:t xml:space="preserve"> </w:t>
      </w:r>
      <w:r>
        <w:t>není-li ve Smlouvě uvedeno jinak.</w:t>
      </w:r>
    </w:p>
    <w:p w14:paraId="5FB85F63" w14:textId="328E65DA" w:rsidR="005F7CEA" w:rsidRDefault="005F7CEA" w:rsidP="005F7CEA">
      <w:pPr>
        <w:pStyle w:val="Text1-1"/>
      </w:pPr>
      <w:r>
        <w:t>Vlastnické právo</w:t>
      </w:r>
      <w:r w:rsidR="00143482">
        <w:t xml:space="preserve"> k </w:t>
      </w:r>
      <w:r>
        <w:t>věcem, které Zhotovitel opatřuje pro plnění Smlouvy nebo které</w:t>
      </w:r>
      <w:r w:rsidR="0067069A">
        <w:t xml:space="preserve"> </w:t>
      </w:r>
      <w:r>
        <w:t>vznikají jako výsledek plnění Smlouvy</w:t>
      </w:r>
      <w:r w:rsidR="00143482">
        <w:t xml:space="preserve"> a </w:t>
      </w:r>
      <w:r>
        <w:t>které se stanou součástí Díla, resp. pozemku,</w:t>
      </w:r>
      <w:r w:rsidR="00143482">
        <w:t xml:space="preserve"> a </w:t>
      </w:r>
      <w:r>
        <w:t>to včetně strojů</w:t>
      </w:r>
      <w:r w:rsidR="00143482">
        <w:t xml:space="preserve"> a </w:t>
      </w:r>
      <w:r>
        <w:t>jiných upevněných zařízení ve smyslu ust. § 508 občanského</w:t>
      </w:r>
      <w:r w:rsidR="0067069A">
        <w:t xml:space="preserve"> </w:t>
      </w:r>
      <w:r>
        <w:t>zákoníku, nabývá Stát okamžikem, kdy se stanou součástí Díla, resp. pozemku, nebo</w:t>
      </w:r>
      <w:r w:rsidR="0067069A">
        <w:t xml:space="preserve"> </w:t>
      </w:r>
      <w:r>
        <w:t>kdy takto vznikly</w:t>
      </w:r>
      <w:r w:rsidR="00143482">
        <w:t xml:space="preserve"> a </w:t>
      </w:r>
      <w:r>
        <w:t>Objednatel současně získává odpovídající právo hospodařit ve</w:t>
      </w:r>
      <w:r w:rsidR="0067069A">
        <w:t xml:space="preserve"> </w:t>
      </w:r>
      <w:r>
        <w:t>smyslu zákona</w:t>
      </w:r>
      <w:r w:rsidR="00143482">
        <w:t xml:space="preserve"> o </w:t>
      </w:r>
      <w:r>
        <w:t>státním podniku. Vlastnické právo</w:t>
      </w:r>
      <w:r w:rsidR="00143482">
        <w:t xml:space="preserve"> k </w:t>
      </w:r>
      <w:r>
        <w:t>materiálu dodanému na</w:t>
      </w:r>
      <w:r w:rsidR="0067069A">
        <w:t xml:space="preserve"> </w:t>
      </w:r>
      <w:r>
        <w:t>Staveniště za účelem zhotovení Díla nabývá Stát okamžikem uhrazení</w:t>
      </w:r>
      <w:r w:rsidR="0067069A">
        <w:t xml:space="preserve"> </w:t>
      </w:r>
      <w:r>
        <w:t>příslušného</w:t>
      </w:r>
      <w:r w:rsidR="0067069A">
        <w:t xml:space="preserve"> </w:t>
      </w:r>
      <w:r>
        <w:t>daňového dokladu</w:t>
      </w:r>
      <w:r w:rsidR="00143482">
        <w:t xml:space="preserve"> v </w:t>
      </w:r>
      <w:r>
        <w:t>souladu</w:t>
      </w:r>
      <w:r w:rsidR="00143482">
        <w:t xml:space="preserve"> s </w:t>
      </w:r>
      <w:r>
        <w:t>odst. 13.1 Obchodních podmínek</w:t>
      </w:r>
      <w:r w:rsidR="00143482">
        <w:t xml:space="preserve"> a </w:t>
      </w:r>
      <w:r>
        <w:t>Objednatel</w:t>
      </w:r>
      <w:r w:rsidR="0067069A">
        <w:t xml:space="preserve"> </w:t>
      </w:r>
      <w:r>
        <w:t>současně získává odpovídající právo hospodařit ve smyslu zákona</w:t>
      </w:r>
      <w:r w:rsidR="00143482">
        <w:t xml:space="preserve"> o </w:t>
      </w:r>
      <w:r>
        <w:t>státním</w:t>
      </w:r>
      <w:r w:rsidR="0067069A">
        <w:t xml:space="preserve"> </w:t>
      </w:r>
      <w:r>
        <w:t>podniku. Ust. §</w:t>
      </w:r>
      <w:r w:rsidR="00821801">
        <w:t> </w:t>
      </w:r>
      <w:r>
        <w:t>512 občanského zákoníku není dotčeno. Pro vyloučení pochybností</w:t>
      </w:r>
      <w:r w:rsidR="0067069A">
        <w:t xml:space="preserve"> </w:t>
      </w:r>
      <w:r>
        <w:t>smluvní strany prohlašují, že při úpravě vlastnického práva</w:t>
      </w:r>
      <w:r w:rsidR="00143482">
        <w:t xml:space="preserve"> k </w:t>
      </w:r>
      <w:r>
        <w:t>Dílu</w:t>
      </w:r>
      <w:r w:rsidR="00143482">
        <w:t xml:space="preserve"> a </w:t>
      </w:r>
      <w:r>
        <w:t>jeho částem vzaly</w:t>
      </w:r>
      <w:r w:rsidR="00143482">
        <w:t xml:space="preserve"> v </w:t>
      </w:r>
      <w:r w:rsidR="00821801">
        <w:t>úvahu ust. § </w:t>
      </w:r>
      <w:r>
        <w:t xml:space="preserve">5 zákona </w:t>
      </w:r>
      <w:r w:rsidR="00143482">
        <w:t>o </w:t>
      </w:r>
      <w:r>
        <w:t>drahách.</w:t>
      </w:r>
    </w:p>
    <w:p w14:paraId="3F304FCD" w14:textId="77777777" w:rsidR="005F7CEA" w:rsidRDefault="005F7CEA" w:rsidP="005F7CEA">
      <w:pPr>
        <w:pStyle w:val="Text1-1"/>
      </w:pPr>
      <w:r>
        <w:t>Ujednání</w:t>
      </w:r>
      <w:r w:rsidR="00143482">
        <w:t xml:space="preserve"> o </w:t>
      </w:r>
      <w:r>
        <w:t>vlastnickém právu obsažené</w:t>
      </w:r>
      <w:r w:rsidR="00143482">
        <w:t xml:space="preserve"> v </w:t>
      </w:r>
      <w:r>
        <w:t>předchozím odstavci neplatí</w:t>
      </w:r>
      <w:r w:rsidR="00143482">
        <w:t xml:space="preserve"> v </w:t>
      </w:r>
      <w:r>
        <w:t>případě</w:t>
      </w:r>
      <w:r w:rsidR="0067069A">
        <w:t xml:space="preserve"> </w:t>
      </w:r>
      <w:r>
        <w:t>úpravy, přeložky nebo jiného zásahu do sítí technického vybavení nebo jiné věci, která</w:t>
      </w:r>
      <w:r w:rsidR="0067069A">
        <w:t xml:space="preserve"> </w:t>
      </w:r>
      <w:r>
        <w:t>je ve vlastnictví jiné fyzické nebo právnické osoby</w:t>
      </w:r>
      <w:r w:rsidR="00143482">
        <w:t xml:space="preserve"> a </w:t>
      </w:r>
      <w:r>
        <w:t>které byly vyvolány prováděním</w:t>
      </w:r>
      <w:r w:rsidR="0067069A">
        <w:t xml:space="preserve"> </w:t>
      </w:r>
      <w:r>
        <w:t>Díla. Vlastnické právo</w:t>
      </w:r>
      <w:r w:rsidR="00143482">
        <w:t xml:space="preserve"> k </w:t>
      </w:r>
      <w:r>
        <w:t>takto upravené věci</w:t>
      </w:r>
      <w:r w:rsidR="00143482">
        <w:t xml:space="preserve"> v </w:t>
      </w:r>
      <w:r>
        <w:t>souladu</w:t>
      </w:r>
      <w:r w:rsidR="00143482">
        <w:t xml:space="preserve"> s </w:t>
      </w:r>
      <w:r>
        <w:t>obecně závaznými právními</w:t>
      </w:r>
      <w:r w:rsidR="0067069A">
        <w:t xml:space="preserve"> </w:t>
      </w:r>
      <w:r>
        <w:t>předpisy nepřechází</w:t>
      </w:r>
      <w:r w:rsidR="00143482">
        <w:t xml:space="preserve"> a </w:t>
      </w:r>
      <w:r>
        <w:t>zůstává zachováno původnímu vlastníkovi.</w:t>
      </w:r>
    </w:p>
    <w:p w14:paraId="3B724876" w14:textId="19641AAF" w:rsidR="005F7CEA" w:rsidRDefault="005F7CEA" w:rsidP="005F7CEA">
      <w:pPr>
        <w:pStyle w:val="Text1-1"/>
      </w:pPr>
      <w:r>
        <w:t>V případě, že výsledkem činnosti Zhotovitele</w:t>
      </w:r>
      <w:r w:rsidR="00143482">
        <w:t xml:space="preserve"> v </w:t>
      </w:r>
      <w:r>
        <w:t>souvislosti</w:t>
      </w:r>
      <w:r w:rsidR="00143482">
        <w:t xml:space="preserve"> s </w:t>
      </w:r>
      <w:r>
        <w:t>plněním Smlouvy bude</w:t>
      </w:r>
      <w:r w:rsidR="0067069A">
        <w:t xml:space="preserve"> </w:t>
      </w:r>
      <w:r>
        <w:t>autorské dílo ve smyslu ustanovení § 2 zákona č. 121/2000 Sb.,</w:t>
      </w:r>
      <w:r w:rsidR="00143482">
        <w:t xml:space="preserve"> o </w:t>
      </w:r>
      <w:r>
        <w:t>právu autorském,</w:t>
      </w:r>
      <w:r w:rsidR="00143482">
        <w:t xml:space="preserve"> o </w:t>
      </w:r>
      <w:r>
        <w:t>právech souvisejících</w:t>
      </w:r>
      <w:r w:rsidR="00143482">
        <w:t xml:space="preserve"> s </w:t>
      </w:r>
      <w:r>
        <w:t>právem autorským</w:t>
      </w:r>
      <w:r w:rsidR="00143482">
        <w:t xml:space="preserve"> a o </w:t>
      </w:r>
      <w:r>
        <w:t>změně některých zákonů, (autorský</w:t>
      </w:r>
      <w:r w:rsidR="0067069A">
        <w:t xml:space="preserve"> </w:t>
      </w:r>
      <w:r>
        <w:t>zákon), ve znění pozdějších předpisů, Zhotovitel ve smyslu ust. § 2634 občanského</w:t>
      </w:r>
      <w:r w:rsidR="0067069A">
        <w:t xml:space="preserve"> </w:t>
      </w:r>
      <w:r>
        <w:t>zákoníku poskytuje</w:t>
      </w:r>
      <w:r w:rsidR="00143482">
        <w:t xml:space="preserve"> k </w:t>
      </w:r>
      <w:r>
        <w:t>takovému autorskému dílu jako celku nebo</w:t>
      </w:r>
      <w:r w:rsidR="00143482">
        <w:t xml:space="preserve"> k </w:t>
      </w:r>
      <w:r>
        <w:t>jeho jednotlivým</w:t>
      </w:r>
      <w:r w:rsidR="0067069A">
        <w:t xml:space="preserve"> </w:t>
      </w:r>
      <w:r>
        <w:t>částem ke dni vzniku takového autorského díla Objednateli oprávnění jej užít – licenci,</w:t>
      </w:r>
      <w:r w:rsidR="00143482">
        <w:t xml:space="preserve"> a </w:t>
      </w:r>
      <w:r>
        <w:t>to výhradní, umožňující všechny způsoby užití autorského díla, potřebné pro</w:t>
      </w:r>
      <w:r w:rsidR="0067069A">
        <w:t xml:space="preserve"> </w:t>
      </w:r>
      <w:r>
        <w:t>naplnění účelu Smlouvy</w:t>
      </w:r>
      <w:r w:rsidR="00143482">
        <w:t xml:space="preserve"> a </w:t>
      </w:r>
      <w:r>
        <w:t>pokračování plnění navazující na Smlouvu</w:t>
      </w:r>
      <w:r w:rsidR="00143482">
        <w:t xml:space="preserve"> a v </w:t>
      </w:r>
      <w:r>
        <w:t>množstevním</w:t>
      </w:r>
      <w:r w:rsidR="0067069A">
        <w:t xml:space="preserve"> </w:t>
      </w:r>
      <w:r>
        <w:t>rozsahu tomuto účelu přiměřenému,</w:t>
      </w:r>
      <w:r w:rsidR="00143482">
        <w:t xml:space="preserve"> s </w:t>
      </w:r>
      <w:r>
        <w:t>územním rozsahem vymezeným územím České</w:t>
      </w:r>
      <w:r w:rsidR="0067069A">
        <w:t xml:space="preserve"> </w:t>
      </w:r>
      <w:r>
        <w:t>republiky</w:t>
      </w:r>
      <w:r w:rsidR="00143482">
        <w:t xml:space="preserve"> a </w:t>
      </w:r>
      <w:r>
        <w:t>časovým rozsahem omezeným na dobu trvání majetkových autorských</w:t>
      </w:r>
      <w:r w:rsidR="0067069A">
        <w:t xml:space="preserve"> </w:t>
      </w:r>
      <w:r>
        <w:t>práv</w:t>
      </w:r>
      <w:r w:rsidR="00143482">
        <w:t xml:space="preserve"> k </w:t>
      </w:r>
      <w:r>
        <w:t>autorskému dílu, včetně možnosti zásahu do autorského díla,</w:t>
      </w:r>
      <w:r w:rsidR="00143482">
        <w:t xml:space="preserve"> </w:t>
      </w:r>
      <w:r w:rsidR="004710D5">
        <w:t xml:space="preserve">jeho úprav a změn </w:t>
      </w:r>
      <w:r w:rsidR="00143482">
        <w:t>a </w:t>
      </w:r>
      <w:r>
        <w:t>to</w:t>
      </w:r>
      <w:r w:rsidR="00143482">
        <w:t xml:space="preserve"> i </w:t>
      </w:r>
      <w:r>
        <w:t>prostřednictvím třetích osob, možnosti udělení podlicence</w:t>
      </w:r>
      <w:r w:rsidR="00143482">
        <w:t xml:space="preserve"> a </w:t>
      </w:r>
      <w:r>
        <w:t>možnosti licenci převést</w:t>
      </w:r>
      <w:r w:rsidR="0067069A">
        <w:t xml:space="preserve"> </w:t>
      </w:r>
      <w:r>
        <w:t>na třetí osobu. Pro vyloučení pochybností platí, že cena veškerých licencí poskytnutých</w:t>
      </w:r>
      <w:r w:rsidR="0067069A">
        <w:t xml:space="preserve"> </w:t>
      </w:r>
      <w:r>
        <w:t xml:space="preserve">na </w:t>
      </w:r>
      <w:r>
        <w:lastRenderedPageBreak/>
        <w:t>základě tohoto článku je již zahrnuta</w:t>
      </w:r>
      <w:r w:rsidR="00143482">
        <w:t xml:space="preserve"> v </w:t>
      </w:r>
      <w:r>
        <w:t>Ceně Díla. Objednatel či jeho právní</w:t>
      </w:r>
      <w:r w:rsidR="0067069A">
        <w:t xml:space="preserve"> </w:t>
      </w:r>
      <w:r>
        <w:t>nástupce nejsou povinni licenci využít.</w:t>
      </w:r>
      <w:r w:rsidR="0067069A">
        <w:t xml:space="preserve"> </w:t>
      </w:r>
    </w:p>
    <w:p w14:paraId="2A529A4E" w14:textId="77777777" w:rsidR="005F7CEA" w:rsidRDefault="005F7CEA" w:rsidP="005F7CEA">
      <w:pPr>
        <w:pStyle w:val="Text1-1"/>
      </w:pPr>
      <w:r>
        <w:t>V případě licence dle předcházejícího článku se Zhotovitel</w:t>
      </w:r>
      <w:r w:rsidR="00143482">
        <w:t xml:space="preserve"> s </w:t>
      </w:r>
      <w:r>
        <w:t>ohledem na význam</w:t>
      </w:r>
      <w:r w:rsidR="00143482">
        <w:t xml:space="preserve"> a </w:t>
      </w:r>
      <w:r>
        <w:t>způsob použití výslovně zříká práva licenční smlouvu vypovědět dle ust. § 2370</w:t>
      </w:r>
      <w:r w:rsidR="0067069A">
        <w:t xml:space="preserve"> </w:t>
      </w:r>
      <w:r>
        <w:t>občanského zákoníku</w:t>
      </w:r>
      <w:r w:rsidR="00143482">
        <w:t xml:space="preserve"> a </w:t>
      </w:r>
      <w:r>
        <w:t>práva odstoupit od licenční smlouvy pro změnu přesvědčení</w:t>
      </w:r>
      <w:r w:rsidR="0067069A">
        <w:t xml:space="preserve"> </w:t>
      </w:r>
      <w:r>
        <w:t>dle ust. § 2382 občanského zákoníku.</w:t>
      </w:r>
    </w:p>
    <w:p w14:paraId="3DF66818" w14:textId="77777777" w:rsidR="005F7CEA" w:rsidRDefault="005F7CEA" w:rsidP="00C22667">
      <w:pPr>
        <w:pStyle w:val="Nadpis1-1"/>
      </w:pPr>
      <w:bookmarkStart w:id="46" w:name="_Ref151402735"/>
      <w:bookmarkStart w:id="47" w:name="_Toc151403319"/>
      <w:bookmarkStart w:id="48" w:name="_Toc157885610"/>
      <w:r>
        <w:t>ZMĚNOVÉ ŘÍZENÍ</w:t>
      </w:r>
      <w:bookmarkEnd w:id="46"/>
      <w:bookmarkEnd w:id="47"/>
      <w:bookmarkEnd w:id="48"/>
    </w:p>
    <w:p w14:paraId="31043EAE" w14:textId="77777777" w:rsidR="0067069A" w:rsidRDefault="005F7CEA" w:rsidP="005F7CEA">
      <w:pPr>
        <w:pStyle w:val="Text1-1"/>
      </w:pPr>
      <w:r>
        <w:t>TDS je kdykoli</w:t>
      </w:r>
      <w:r w:rsidR="00143482">
        <w:t xml:space="preserve"> v </w:t>
      </w:r>
      <w:r>
        <w:t>průběhu provádění Díla oprávněn požádat Zhotovitele</w:t>
      </w:r>
      <w:r w:rsidR="00143482">
        <w:t xml:space="preserve"> o </w:t>
      </w:r>
      <w:r>
        <w:t>změnu Díla,</w:t>
      </w:r>
      <w:r w:rsidR="0067069A">
        <w:t xml:space="preserve"> </w:t>
      </w:r>
      <w:r>
        <w:t>tedy</w:t>
      </w:r>
      <w:r w:rsidR="00143482">
        <w:t xml:space="preserve"> o </w:t>
      </w:r>
      <w:r>
        <w:t>provedení prací, jež nebyly součástí plnění dle Smlouvy, nebo</w:t>
      </w:r>
      <w:r w:rsidR="00143482">
        <w:t xml:space="preserve"> o </w:t>
      </w:r>
      <w:r>
        <w:t>neprovedení</w:t>
      </w:r>
      <w:r w:rsidR="0067069A">
        <w:t xml:space="preserve"> </w:t>
      </w:r>
      <w:r>
        <w:t>prací, jež byly součástí plnění dle Smlouvy, případně jiné provedení prací, než jak bylo</w:t>
      </w:r>
      <w:r w:rsidR="0067069A">
        <w:t xml:space="preserve"> </w:t>
      </w:r>
      <w:r>
        <w:t>popsáno ve Smlouvě. Vždy se bude jednat</w:t>
      </w:r>
      <w:r w:rsidR="00143482">
        <w:t xml:space="preserve"> o </w:t>
      </w:r>
      <w:r>
        <w:t>změnu, která nebude změnou podstatnou.</w:t>
      </w:r>
      <w:r w:rsidR="00C104FF">
        <w:t xml:space="preserve"> </w:t>
      </w:r>
      <w:r>
        <w:t>Zhotovitel je povinen takové žádosti vyhovět.</w:t>
      </w:r>
      <w:r w:rsidR="0067069A">
        <w:t xml:space="preserve"> </w:t>
      </w:r>
    </w:p>
    <w:p w14:paraId="0AE56A83" w14:textId="77777777" w:rsidR="005F7CEA" w:rsidRDefault="005F7CEA" w:rsidP="005F7CEA">
      <w:pPr>
        <w:pStyle w:val="Text1-1"/>
      </w:pPr>
      <w:r>
        <w:t>Zhotovitel je oprávněn na základě svého uvážení či na doporučení sám navrhovat</w:t>
      </w:r>
      <w:r w:rsidR="0067069A">
        <w:t xml:space="preserve"> </w:t>
      </w:r>
      <w:r>
        <w:t>změny plnění Smlouvy. Jedná se zejména</w:t>
      </w:r>
      <w:r w:rsidR="00143482">
        <w:t xml:space="preserve"> o </w:t>
      </w:r>
      <w:r>
        <w:t>změny, které budou vylepšením plnění</w:t>
      </w:r>
      <w:r w:rsidR="0067069A">
        <w:t xml:space="preserve"> </w:t>
      </w:r>
      <w:r>
        <w:t>Smlouvy, úsporou pro Objednatele nebo které řeší nově vzniklé situace.</w:t>
      </w:r>
    </w:p>
    <w:p w14:paraId="1E33DA24" w14:textId="77777777" w:rsidR="0067069A" w:rsidRDefault="005F7CEA" w:rsidP="005F7CEA">
      <w:pPr>
        <w:pStyle w:val="Text1-1"/>
      </w:pPr>
      <w:r>
        <w:t>Veškeré nové či upravené Části Díla, dotčené přímo či nepřímo změnou, musí po</w:t>
      </w:r>
      <w:r w:rsidR="0067069A">
        <w:t xml:space="preserve"> </w:t>
      </w:r>
      <w:r>
        <w:t>realizaci schválené změny splňovat všechny podmínky Smlouvy ve znění po</w:t>
      </w:r>
      <w:r w:rsidR="0067069A">
        <w:t xml:space="preserve"> </w:t>
      </w:r>
      <w:r>
        <w:t>zapracování příslušné změny. Stejně tak celé Dílo</w:t>
      </w:r>
      <w:r w:rsidR="00143482">
        <w:t xml:space="preserve"> a </w:t>
      </w:r>
      <w:r>
        <w:t>všechny Části Díla musí po</w:t>
      </w:r>
      <w:r w:rsidR="0067069A">
        <w:t xml:space="preserve"> </w:t>
      </w:r>
      <w:r>
        <w:t>provedení změny nadále splňovat všechny podmínky Smlouvy. Provedení schválené</w:t>
      </w:r>
      <w:r w:rsidR="0067069A">
        <w:t xml:space="preserve"> </w:t>
      </w:r>
      <w:r>
        <w:t>změny plnění Smlouvy nemá vliv na platnost veškerých ustanovení Smlouvy.</w:t>
      </w:r>
      <w:r w:rsidR="0067069A">
        <w:t xml:space="preserve"> </w:t>
      </w:r>
    </w:p>
    <w:p w14:paraId="4644538C" w14:textId="77777777" w:rsidR="005F7CEA" w:rsidRDefault="005F7CEA" w:rsidP="005F7CEA">
      <w:pPr>
        <w:pStyle w:val="Text1-1"/>
      </w:pPr>
      <w:r>
        <w:t>Navrhne-li TDS nebo Zhotovitel změnu plnění Smlouvy, oznámí takovou skutečnost</w:t>
      </w:r>
      <w:r w:rsidR="0067069A">
        <w:t xml:space="preserve"> </w:t>
      </w:r>
      <w:r>
        <w:t>druhé straně</w:t>
      </w:r>
      <w:r w:rsidR="00143482">
        <w:t xml:space="preserve"> a </w:t>
      </w:r>
      <w:r>
        <w:t>zároveň popíše předmět změny, její důvody, předpokládané technické</w:t>
      </w:r>
      <w:r w:rsidR="0067069A">
        <w:t xml:space="preserve"> </w:t>
      </w:r>
      <w:r>
        <w:t>řešení</w:t>
      </w:r>
      <w:r w:rsidR="00143482">
        <w:t xml:space="preserve"> a </w:t>
      </w:r>
      <w:r>
        <w:t>předpokládané důsledky změny. Změna Díla bude označena pořadovým</w:t>
      </w:r>
      <w:r w:rsidR="0067069A">
        <w:t xml:space="preserve"> </w:t>
      </w:r>
      <w:r>
        <w:t>číslem, tímto úkonem bude zahájeno změnové řízení</w:t>
      </w:r>
      <w:r w:rsidR="00143482">
        <w:t xml:space="preserve"> a </w:t>
      </w:r>
      <w:r>
        <w:t>obě strany na nejbližším</w:t>
      </w:r>
      <w:r w:rsidR="0067069A">
        <w:t xml:space="preserve"> </w:t>
      </w:r>
      <w:r>
        <w:t>jednání návrh změny projednají.</w:t>
      </w:r>
    </w:p>
    <w:p w14:paraId="4645EBBD" w14:textId="77777777" w:rsidR="005F7CEA" w:rsidRDefault="005F7CEA" w:rsidP="005F7CEA">
      <w:pPr>
        <w:pStyle w:val="Text1-1"/>
      </w:pPr>
      <w:r>
        <w:t>Zhotovitel následně provede hodnocení dopadů navrhované změny na výši Ceny Díla</w:t>
      </w:r>
      <w:r w:rsidR="0067069A">
        <w:t xml:space="preserve"> </w:t>
      </w:r>
      <w:r>
        <w:t>(tj. přehled veškerých nákladů nebo úspor touto změnou způsobených)</w:t>
      </w:r>
      <w:r w:rsidR="00143482">
        <w:t xml:space="preserve"> a </w:t>
      </w:r>
      <w:r>
        <w:t>případně též</w:t>
      </w:r>
      <w:r w:rsidR="0067069A">
        <w:t xml:space="preserve"> </w:t>
      </w:r>
      <w:r>
        <w:t>na termíny plnění dle Harmonogramu postupu prací</w:t>
      </w:r>
      <w:r w:rsidR="00143482">
        <w:t xml:space="preserve"> a </w:t>
      </w:r>
      <w:r>
        <w:t>součinnost Objednatele apod.</w:t>
      </w:r>
      <w:r w:rsidR="0067069A">
        <w:t xml:space="preserve"> </w:t>
      </w:r>
      <w:r>
        <w:t>Zhotovitel provede toto hodnocení</w:t>
      </w:r>
      <w:r w:rsidR="00143482">
        <w:t xml:space="preserve"> v </w:t>
      </w:r>
      <w:r>
        <w:t>písemné formě nejpozději do patnácti (15) dnů</w:t>
      </w:r>
      <w:r w:rsidR="0067069A">
        <w:t xml:space="preserve"> </w:t>
      </w:r>
      <w:r>
        <w:t>od navržení změny TDS nebo Zhotovitelem, nedohodne-li se písemně Zhotovitel</w:t>
      </w:r>
      <w:r w:rsidR="00143482">
        <w:t xml:space="preserve"> s </w:t>
      </w:r>
      <w:r>
        <w:t>TDS</w:t>
      </w:r>
      <w:r w:rsidR="0067069A">
        <w:t xml:space="preserve"> </w:t>
      </w:r>
      <w:r>
        <w:t>jinak. Zhotovitel nemá nárok na odměnu za provedení hodnocení dopadů navrhované</w:t>
      </w:r>
      <w:r w:rsidR="0067069A">
        <w:t xml:space="preserve"> </w:t>
      </w:r>
      <w:r>
        <w:t>změny.</w:t>
      </w:r>
    </w:p>
    <w:p w14:paraId="03718F40" w14:textId="77777777" w:rsidR="005F7CEA" w:rsidRDefault="005F7CEA" w:rsidP="005F7CEA">
      <w:pPr>
        <w:pStyle w:val="Text1-1"/>
      </w:pPr>
      <w:r>
        <w:t>Bude-li výsledkem navrhované změny také změna ceny Díla, je Zhotovitel povinen</w:t>
      </w:r>
      <w:r w:rsidR="00143482">
        <w:t xml:space="preserve"> v </w:t>
      </w:r>
      <w:r>
        <w:t>hodnocení dopadů navrhované změny sestavit rozpočet nebo kvalifikovaný odhad</w:t>
      </w:r>
      <w:r w:rsidR="0067069A">
        <w:t xml:space="preserve"> </w:t>
      </w:r>
      <w:r>
        <w:t>změny ceny příslušných částí plnění Smlouvy, kterých se změna dotýká (tj. veškerých</w:t>
      </w:r>
      <w:r w:rsidR="0067069A">
        <w:t xml:space="preserve"> </w:t>
      </w:r>
      <w:r>
        <w:t>nákladů nebo úspor touto změnou způsobených).</w:t>
      </w:r>
    </w:p>
    <w:p w14:paraId="369138B5" w14:textId="77777777" w:rsidR="0067069A" w:rsidRDefault="005F7CEA" w:rsidP="005F7CEA">
      <w:pPr>
        <w:pStyle w:val="Text1-1"/>
      </w:pPr>
      <w:r>
        <w:t>Objednatel na základě písemného hodnocení navrhované změny Díla návrh změny</w:t>
      </w:r>
      <w:r w:rsidR="0067069A">
        <w:t xml:space="preserve"> </w:t>
      </w:r>
      <w:r>
        <w:t>schválí nebo odmítne.</w:t>
      </w:r>
      <w:r w:rsidR="0067069A">
        <w:t xml:space="preserve"> </w:t>
      </w:r>
    </w:p>
    <w:p w14:paraId="7C3942E7" w14:textId="77777777" w:rsidR="005F7CEA" w:rsidRDefault="005F7CEA" w:rsidP="005F7CEA">
      <w:pPr>
        <w:pStyle w:val="Text1-1"/>
      </w:pPr>
      <w:r>
        <w:t>V případě schválení návrhu změny Objednatelem musí být následně změny sjednány</w:t>
      </w:r>
      <w:r w:rsidR="0067069A">
        <w:t xml:space="preserve"> </w:t>
      </w:r>
      <w:r>
        <w:t>písemně ve formě dodatku ke Smlouvě podepsaného oběma smluvními stranami.</w:t>
      </w:r>
    </w:p>
    <w:p w14:paraId="3BC89F3D" w14:textId="0375A773" w:rsidR="0067069A" w:rsidRDefault="005F7CEA" w:rsidP="005F7CEA">
      <w:pPr>
        <w:pStyle w:val="Text1-1"/>
      </w:pPr>
      <w:r>
        <w:t>V případě, že bude nezbytné, aby Zhotovitel provedl vícepráce, které nebyly výslovně</w:t>
      </w:r>
      <w:r w:rsidR="0067069A">
        <w:t xml:space="preserve"> </w:t>
      </w:r>
      <w:r>
        <w:t>uvedeny</w:t>
      </w:r>
      <w:r w:rsidR="00143482">
        <w:t xml:space="preserve"> v </w:t>
      </w:r>
      <w:r>
        <w:t>Zadávací dokumentac</w:t>
      </w:r>
      <w:r w:rsidR="00E2369C">
        <w:t xml:space="preserve">i, </w:t>
      </w:r>
      <w:r>
        <w:t>je Objednatel oprávněn objednat tyto vícepráce</w:t>
      </w:r>
      <w:r w:rsidR="00143482">
        <w:t xml:space="preserve"> u </w:t>
      </w:r>
      <w:r w:rsidR="00AC39E5">
        <w:t>Zhotovitele.</w:t>
      </w:r>
      <w:r w:rsidRPr="00AC39E5">
        <w:rPr>
          <w:color w:val="FF0000"/>
        </w:rPr>
        <w:t xml:space="preserve"> </w:t>
      </w:r>
      <w:r>
        <w:t>Veškeré vícepráce schválené ve</w:t>
      </w:r>
      <w:r w:rsidR="0067069A">
        <w:t xml:space="preserve"> </w:t>
      </w:r>
      <w:r>
        <w:t>změnovém řízení</w:t>
      </w:r>
      <w:r w:rsidR="00143482">
        <w:t xml:space="preserve"> a </w:t>
      </w:r>
      <w:r>
        <w:t xml:space="preserve">zadané formou příslušného </w:t>
      </w:r>
      <w:r w:rsidR="006C684D">
        <w:t xml:space="preserve">výběrového </w:t>
      </w:r>
      <w:r>
        <w:t>řízení budou fakturovány</w:t>
      </w:r>
      <w:r w:rsidR="0067069A">
        <w:t xml:space="preserve"> </w:t>
      </w:r>
      <w:r>
        <w:t>samostatným daňovým dokladem.</w:t>
      </w:r>
      <w:r w:rsidR="0067069A">
        <w:t xml:space="preserve"> </w:t>
      </w:r>
    </w:p>
    <w:p w14:paraId="1A91C2CD" w14:textId="37A9E201" w:rsidR="005F7CEA" w:rsidRDefault="00952E83" w:rsidP="005F7CEA">
      <w:pPr>
        <w:pStyle w:val="Text1-1"/>
      </w:pPr>
      <w:r>
        <w:t>Pro ocenění plnění na základě změnového řízení a víceprací dle předchozího odstavce se použije postup v souladu se Směrnicí SŽ SM105 Změny během výstavby</w:t>
      </w:r>
      <w:r w:rsidR="005F7CEA">
        <w:t>.</w:t>
      </w:r>
    </w:p>
    <w:p w14:paraId="64EAEB91" w14:textId="77777777" w:rsidR="005F7CEA" w:rsidRDefault="005F7CEA" w:rsidP="005F7CEA">
      <w:pPr>
        <w:pStyle w:val="Text1-1"/>
      </w:pPr>
      <w:r>
        <w:t>Smluvní strany jsou při změnových řízeních podle tohoto článku povinny postupovat</w:t>
      </w:r>
      <w:r w:rsidR="00143482">
        <w:t xml:space="preserve"> v </w:t>
      </w:r>
      <w:r>
        <w:t>souladu</w:t>
      </w:r>
      <w:r w:rsidR="00143482">
        <w:t xml:space="preserve"> s </w:t>
      </w:r>
      <w:r>
        <w:t>kogentními ustanoveními obe</w:t>
      </w:r>
      <w:r w:rsidR="00AC39E5">
        <w:t>cně závazných právních předpisů</w:t>
      </w:r>
      <w:r w:rsidR="00B20DEB">
        <w:t xml:space="preserve">. </w:t>
      </w:r>
      <w:r>
        <w:t>Zhotovitel se zavazuje postupovat</w:t>
      </w:r>
      <w:r w:rsidR="00143482">
        <w:t xml:space="preserve"> v </w:t>
      </w:r>
      <w:r>
        <w:t>rámci změnového řízení tak, aby neohrozil řádné</w:t>
      </w:r>
      <w:r w:rsidR="0067069A">
        <w:t xml:space="preserve"> </w:t>
      </w:r>
      <w:r>
        <w:t>plnění Smlouvy</w:t>
      </w:r>
      <w:r w:rsidR="00143482">
        <w:t xml:space="preserve"> v </w:t>
      </w:r>
      <w:r>
        <w:t>souladu Harmonogramem postupu prací.</w:t>
      </w:r>
    </w:p>
    <w:p w14:paraId="235C0340" w14:textId="77777777" w:rsidR="0067069A" w:rsidRDefault="005F7CEA" w:rsidP="005F7CEA">
      <w:pPr>
        <w:pStyle w:val="Text1-1"/>
      </w:pPr>
      <w:r>
        <w:lastRenderedPageBreak/>
        <w:t>Zhotovitel se zavazuje, že po dobu změnového řízení nebude činit žádné kroky, které</w:t>
      </w:r>
      <w:r w:rsidR="0067069A">
        <w:t xml:space="preserve"> </w:t>
      </w:r>
      <w:r>
        <w:t>by znamenaly ohrožení, znemožnění či navýšení ceny navrhované změny. Vedlo-li by</w:t>
      </w:r>
      <w:r w:rsidR="0067069A">
        <w:t xml:space="preserve"> </w:t>
      </w:r>
      <w:r>
        <w:t>respektování takové povinnosti dle názoru Zhotovitele ke zpoždění Harmonogramu</w:t>
      </w:r>
      <w:r w:rsidR="0067069A">
        <w:t xml:space="preserve"> </w:t>
      </w:r>
      <w:r>
        <w:t>postupu prací, je Zhotovitel povinen neprodleně takovou skutečnost oznámit TDS.</w:t>
      </w:r>
      <w:r w:rsidR="0067069A">
        <w:t xml:space="preserve"> </w:t>
      </w:r>
    </w:p>
    <w:p w14:paraId="1BF58578" w14:textId="77777777" w:rsidR="0067069A" w:rsidRDefault="005F7CEA" w:rsidP="005F7CEA">
      <w:pPr>
        <w:pStyle w:val="Text1-1"/>
      </w:pPr>
      <w:r>
        <w:t>Ujednání tohoto článku se užijí ve smyslu ust. § 2627 občanského zákoníku rovněž pro</w:t>
      </w:r>
      <w:r w:rsidR="0067069A">
        <w:t xml:space="preserve"> </w:t>
      </w:r>
      <w:r>
        <w:t xml:space="preserve">případy změn, které se týkají místa, kde má být Dílo </w:t>
      </w:r>
      <w:r w:rsidR="00821801">
        <w:t>prováděno, a jsou</w:t>
      </w:r>
      <w:r>
        <w:t xml:space="preserve"> vynuceny</w:t>
      </w:r>
      <w:r w:rsidR="0067069A">
        <w:t xml:space="preserve"> </w:t>
      </w:r>
      <w:r>
        <w:t>okolnostmi, které vyšly najevo</w:t>
      </w:r>
      <w:r w:rsidR="00143482">
        <w:t xml:space="preserve"> v </w:t>
      </w:r>
      <w:r>
        <w:t>průběhu provádění Díla, nebyly</w:t>
      </w:r>
      <w:r w:rsidR="00143482">
        <w:t xml:space="preserve"> v </w:t>
      </w:r>
      <w:r>
        <w:t>době podpisu</w:t>
      </w:r>
      <w:r w:rsidR="0067069A">
        <w:t xml:space="preserve"> </w:t>
      </w:r>
      <w:r>
        <w:t>Smlouvy známy</w:t>
      </w:r>
      <w:r w:rsidR="00143482">
        <w:t xml:space="preserve"> a </w:t>
      </w:r>
      <w:r>
        <w:t>Zhotovitel je nezavinil ani nemohl předvídat či se situace, kdy při</w:t>
      </w:r>
      <w:r w:rsidR="0067069A">
        <w:t xml:space="preserve"> </w:t>
      </w:r>
      <w:r>
        <w:t>provádění Díla vyjdou najevo okolnosti odlišné od dokumentace předané</w:t>
      </w:r>
      <w:r w:rsidR="0067069A">
        <w:t xml:space="preserve"> </w:t>
      </w:r>
      <w:r>
        <w:t>Objednatelem.</w:t>
      </w:r>
    </w:p>
    <w:p w14:paraId="350E108E" w14:textId="6EB6E772" w:rsidR="005F7CEA" w:rsidRDefault="005F7CEA" w:rsidP="005F7CEA">
      <w:pPr>
        <w:pStyle w:val="Text1-1"/>
      </w:pPr>
      <w:r>
        <w:t>Bez ohledu na ujednání tohoto článku či jakákoliv další ujednání těchto</w:t>
      </w:r>
      <w:r w:rsidR="00B64441">
        <w:t xml:space="preserve"> obchodních</w:t>
      </w:r>
      <w:r>
        <w:t xml:space="preserve"> podmínek je</w:t>
      </w:r>
      <w:r w:rsidR="0067069A">
        <w:t xml:space="preserve"> </w:t>
      </w:r>
      <w:r>
        <w:t>TDS oprávněn sjednávat za Objednatele se Zhotovitelem formou zápisů ve stavebním</w:t>
      </w:r>
      <w:r w:rsidR="0067069A">
        <w:t xml:space="preserve"> </w:t>
      </w:r>
      <w:r>
        <w:t>deníku drobné změny Díla, které svým charakterem nemají povahu víceprací či</w:t>
      </w:r>
      <w:r w:rsidR="0067069A">
        <w:t xml:space="preserve"> </w:t>
      </w:r>
      <w:r>
        <w:t>méněprací, které nemají vliv na Cenu díla ani na celkové technické vlastnosti díla (ani</w:t>
      </w:r>
      <w:r w:rsidR="0067069A">
        <w:t xml:space="preserve"> </w:t>
      </w:r>
      <w:r>
        <w:t>podmínky dané veřejnoprávními povoleními), jejichž potřeba vyvstane</w:t>
      </w:r>
      <w:r w:rsidR="00143482">
        <w:t xml:space="preserve"> v </w:t>
      </w:r>
      <w:r>
        <w:t>místě</w:t>
      </w:r>
      <w:r w:rsidR="0067069A">
        <w:t xml:space="preserve"> </w:t>
      </w:r>
      <w:r>
        <w:t>provádění Díla při jeho provádění</w:t>
      </w:r>
      <w:r w:rsidR="00143482">
        <w:t xml:space="preserve"> a </w:t>
      </w:r>
      <w:r>
        <w:t>kterou jsou nezbytné pro další postup provádění</w:t>
      </w:r>
      <w:r w:rsidR="0067069A">
        <w:t xml:space="preserve"> </w:t>
      </w:r>
      <w:r>
        <w:t>Díla.</w:t>
      </w:r>
    </w:p>
    <w:p w14:paraId="779DE7C2" w14:textId="77777777" w:rsidR="005F7CEA" w:rsidRDefault="005F7CEA" w:rsidP="0067069A">
      <w:pPr>
        <w:pStyle w:val="Nadpis1-1"/>
      </w:pPr>
      <w:bookmarkStart w:id="49" w:name="_Toc151403320"/>
      <w:bookmarkStart w:id="50" w:name="_Toc157885611"/>
      <w:r>
        <w:t>ODPOVĚDNOST ZA ŠKODU A ZPROŠTĚNÍ POVINNOSTI K JEJÍ NÁHRADĚ</w:t>
      </w:r>
      <w:bookmarkEnd w:id="49"/>
      <w:bookmarkEnd w:id="50"/>
    </w:p>
    <w:p w14:paraId="7FD0E4F3" w14:textId="77777777" w:rsidR="005F7CEA" w:rsidRDefault="005F7CEA" w:rsidP="005F7CEA">
      <w:pPr>
        <w:pStyle w:val="Text1-1"/>
      </w:pPr>
      <w:r>
        <w:t>Nebezpečí škody na zhotovovaném Díle nebo Části Díla nese Zhotovitel až do</w:t>
      </w:r>
      <w:r w:rsidR="0067069A">
        <w:t xml:space="preserve"> </w:t>
      </w:r>
      <w:r>
        <w:t>okamžiku řádného předání příslušné Části Díla, tzn. podpisu příslušného Zápisu</w:t>
      </w:r>
      <w:r w:rsidR="00143482">
        <w:t xml:space="preserve"> o </w:t>
      </w:r>
      <w:r>
        <w:t>předání</w:t>
      </w:r>
      <w:r w:rsidR="00143482">
        <w:t xml:space="preserve"> a </w:t>
      </w:r>
      <w:r>
        <w:t>převzetí Díla Zhotovitelem</w:t>
      </w:r>
      <w:r w:rsidR="00143482">
        <w:t xml:space="preserve"> i </w:t>
      </w:r>
      <w:r>
        <w:t>TDS.</w:t>
      </w:r>
    </w:p>
    <w:p w14:paraId="0BEC38A4" w14:textId="77777777" w:rsidR="005F7CEA" w:rsidRDefault="005F7CEA" w:rsidP="005F7CEA">
      <w:pPr>
        <w:pStyle w:val="Text1-1"/>
      </w:pPr>
      <w:r>
        <w:t>Zhotovitel odpovídá za veškerou škodu, která vznikne Objednateli nebo třetím osobám</w:t>
      </w:r>
      <w:r w:rsidR="00143482">
        <w:t xml:space="preserve"> v </w:t>
      </w:r>
      <w:r>
        <w:t>důsledku porušení povinností Zhotovitele stanovených zákonem nebo na základě</w:t>
      </w:r>
      <w:r w:rsidR="0067069A">
        <w:t xml:space="preserve"> </w:t>
      </w:r>
      <w:r>
        <w:t>právních předpisů nebo</w:t>
      </w:r>
      <w:r w:rsidR="00143482">
        <w:t xml:space="preserve"> v </w:t>
      </w:r>
      <w:r>
        <w:t>důsledku porušení povinností vyplývajících pro Zhotovitele</w:t>
      </w:r>
      <w:r w:rsidR="0067069A">
        <w:t xml:space="preserve"> </w:t>
      </w:r>
      <w:r>
        <w:t>ze Smlouvy.</w:t>
      </w:r>
    </w:p>
    <w:p w14:paraId="00459086" w14:textId="77777777" w:rsidR="005F7CEA" w:rsidRDefault="005F7CEA" w:rsidP="005F7CEA">
      <w:pPr>
        <w:pStyle w:val="Text1-1"/>
      </w:pPr>
      <w:r>
        <w:t>Zhotovitel se zavazuje nahradit Objednateli veškerou škodu, kterou Objednatel utrpí</w:t>
      </w:r>
      <w:r w:rsidR="00143482">
        <w:t xml:space="preserve"> v </w:t>
      </w:r>
      <w:r>
        <w:t>důsledku porušení povinností Zhotovitele stanovených právními předpisy nebo na</w:t>
      </w:r>
      <w:r w:rsidR="0067069A">
        <w:t xml:space="preserve"> </w:t>
      </w:r>
      <w:r>
        <w:t>základě právních předpisů nebo</w:t>
      </w:r>
      <w:r w:rsidR="00143482">
        <w:t xml:space="preserve"> v </w:t>
      </w:r>
      <w:r>
        <w:t>důsledku porušení povinností vyplývajících pro</w:t>
      </w:r>
      <w:r w:rsidR="0067069A">
        <w:t xml:space="preserve"> </w:t>
      </w:r>
      <w:r>
        <w:t>Zhotovitele ze Smlouvy.</w:t>
      </w:r>
    </w:p>
    <w:p w14:paraId="07C606DA" w14:textId="77777777" w:rsidR="005F7CEA" w:rsidRDefault="005F7CEA" w:rsidP="005F7CEA">
      <w:pPr>
        <w:pStyle w:val="Text1-1"/>
      </w:pPr>
      <w:r>
        <w:t>Zhotovitel se zavazuje Objednateli nahradit veškerou škodu</w:t>
      </w:r>
      <w:r w:rsidR="00143482">
        <w:t xml:space="preserve"> a </w:t>
      </w:r>
      <w:r>
        <w:t>nemajetkovou újmu</w:t>
      </w:r>
      <w:r w:rsidR="0067069A">
        <w:t xml:space="preserve"> </w:t>
      </w:r>
      <w:r>
        <w:t>vzniklou na základě řádně uplatněných nároků třetích osob, vzniklých</w:t>
      </w:r>
      <w:r w:rsidR="00143482">
        <w:t xml:space="preserve"> v </w:t>
      </w:r>
      <w:r>
        <w:t>důsledku</w:t>
      </w:r>
      <w:r w:rsidR="0067069A">
        <w:t xml:space="preserve"> </w:t>
      </w:r>
      <w:r>
        <w:t>porušení jakékoliv povinnosti Zhotovitele uvedené</w:t>
      </w:r>
      <w:r w:rsidR="00143482">
        <w:t xml:space="preserve"> v </w:t>
      </w:r>
      <w:r>
        <w:t>tomto článku,</w:t>
      </w:r>
      <w:r w:rsidR="00143482">
        <w:t xml:space="preserve"> a </w:t>
      </w:r>
      <w:r>
        <w:t>to včetně nároků</w:t>
      </w:r>
      <w:r w:rsidR="0067069A">
        <w:t xml:space="preserve"> </w:t>
      </w:r>
      <w:r>
        <w:t>vyplývajících</w:t>
      </w:r>
      <w:r w:rsidR="00143482">
        <w:t xml:space="preserve"> z </w:t>
      </w:r>
      <w:r>
        <w:t>uplatnění práv třetích osob</w:t>
      </w:r>
      <w:r w:rsidR="00143482">
        <w:t xml:space="preserve"> k </w:t>
      </w:r>
      <w:r>
        <w:t>duševnímu či průmyslovému vlastnictví,</w:t>
      </w:r>
      <w:r w:rsidR="0067069A">
        <w:t xml:space="preserve"> </w:t>
      </w:r>
      <w:r>
        <w:t>které bylo součástí plnění Zhotovitele. Zhotovitel se zároveň zavazuje</w:t>
      </w:r>
      <w:r w:rsidR="00143482">
        <w:t xml:space="preserve"> v </w:t>
      </w:r>
      <w:r>
        <w:t>případě, že</w:t>
      </w:r>
      <w:r w:rsidR="0067069A">
        <w:t xml:space="preserve"> </w:t>
      </w:r>
      <w:r>
        <w:t>porušení práv třetích práv osob je trvalého charakteru zajistit bez zbytečného odkladu</w:t>
      </w:r>
      <w:r w:rsidR="00143482">
        <w:t xml:space="preserve"> a </w:t>
      </w:r>
      <w:r>
        <w:t>na vlastní náklady, aby Dílo nebo jeho část nadále práva třetích osob neporušovalo.</w:t>
      </w:r>
    </w:p>
    <w:p w14:paraId="53018614" w14:textId="77777777" w:rsidR="005F7CEA" w:rsidRDefault="005F7CEA" w:rsidP="005F7CEA">
      <w:pPr>
        <w:pStyle w:val="Text1-1"/>
      </w:pPr>
      <w:r>
        <w:t>Žádná ze stran není odpovědná za škodu, pokud prokáže, že jí ve splnění povinnosti ze</w:t>
      </w:r>
      <w:r w:rsidR="0067069A">
        <w:t xml:space="preserve"> </w:t>
      </w:r>
      <w:r>
        <w:t>Smlouvy dočasně nebo trvale zabránila Vyšší moc. Překážka vzniklá ze škůdcových</w:t>
      </w:r>
      <w:r w:rsidR="0067069A">
        <w:t xml:space="preserve"> </w:t>
      </w:r>
      <w:r>
        <w:t>osobních poměrů nebo vzniklá až</w:t>
      </w:r>
      <w:r w:rsidR="00143482">
        <w:t xml:space="preserve"> v </w:t>
      </w:r>
      <w:r>
        <w:t>době, kdy byl škůdce</w:t>
      </w:r>
      <w:r w:rsidR="00143482">
        <w:t xml:space="preserve"> s </w:t>
      </w:r>
      <w:r>
        <w:t>plněním smluvené</w:t>
      </w:r>
      <w:r w:rsidR="0067069A">
        <w:t xml:space="preserve"> </w:t>
      </w:r>
      <w:r>
        <w:t>povinnosti</w:t>
      </w:r>
      <w:r w:rsidR="00143482">
        <w:t xml:space="preserve"> v </w:t>
      </w:r>
      <w:r>
        <w:t>prodlení, ani překážka, kterou byl škůdce podle Smlouvy povinen</w:t>
      </w:r>
      <w:r w:rsidR="0067069A">
        <w:t xml:space="preserve"> </w:t>
      </w:r>
      <w:r>
        <w:t>překonat, ho však povinnosti</w:t>
      </w:r>
      <w:r w:rsidR="00143482">
        <w:t xml:space="preserve"> k </w:t>
      </w:r>
      <w:r>
        <w:t>náhradě nezprostí. Tím nejsou dotčeny nároky</w:t>
      </w:r>
      <w:r w:rsidR="0067069A">
        <w:t xml:space="preserve"> </w:t>
      </w:r>
      <w:r>
        <w:t>Objednatele plynoucí</w:t>
      </w:r>
      <w:r w:rsidR="00143482">
        <w:t xml:space="preserve"> z </w:t>
      </w:r>
      <w:r>
        <w:t>porušení povinností Zhotovitele dle Smlouvy, jsou-li tyto</w:t>
      </w:r>
      <w:r w:rsidR="0067069A">
        <w:t xml:space="preserve"> </w:t>
      </w:r>
      <w:r>
        <w:t>pokryty pojistnými smlouvami uvedenými</w:t>
      </w:r>
      <w:r w:rsidR="00143482">
        <w:t xml:space="preserve"> v </w:t>
      </w:r>
      <w:r>
        <w:t>příloze č. 7 Smlouvy.</w:t>
      </w:r>
    </w:p>
    <w:p w14:paraId="7C818DE9" w14:textId="77777777" w:rsidR="005F7CEA" w:rsidRDefault="005F7CEA" w:rsidP="0067069A">
      <w:pPr>
        <w:pStyle w:val="Nadpis1-1"/>
      </w:pPr>
      <w:bookmarkStart w:id="51" w:name="_Toc151403321"/>
      <w:bookmarkStart w:id="52" w:name="_Toc157885612"/>
      <w:r>
        <w:t>ODPOVĚDNOST ZA VADY A ZÁRUKY</w:t>
      </w:r>
      <w:bookmarkEnd w:id="51"/>
      <w:bookmarkEnd w:id="52"/>
    </w:p>
    <w:p w14:paraId="112E20B4" w14:textId="77777777" w:rsidR="005F7CEA" w:rsidRDefault="005F7CEA" w:rsidP="005F7CEA">
      <w:pPr>
        <w:pStyle w:val="Text1-1"/>
      </w:pPr>
      <w:r>
        <w:t>Zhotovitel odpovídá za všechny vady, které má Dílo nebo Část Díla</w:t>
      </w:r>
      <w:r w:rsidR="00143482">
        <w:t xml:space="preserve"> v </w:t>
      </w:r>
      <w:r>
        <w:t>okamžiku jeho</w:t>
      </w:r>
      <w:r w:rsidR="0067069A">
        <w:t xml:space="preserve"> </w:t>
      </w:r>
      <w:r>
        <w:t>předání</w:t>
      </w:r>
      <w:r w:rsidR="00143482">
        <w:t xml:space="preserve"> a </w:t>
      </w:r>
      <w:r>
        <w:t>převzetí Objednatelem</w:t>
      </w:r>
      <w:r w:rsidR="00143482">
        <w:t xml:space="preserve"> a </w:t>
      </w:r>
      <w:r>
        <w:t>dále za vady, které se na Díle nebo Části Díla objeví</w:t>
      </w:r>
      <w:r w:rsidR="0067069A">
        <w:t xml:space="preserve"> </w:t>
      </w:r>
      <w:r>
        <w:t>kdykoliv</w:t>
      </w:r>
      <w:r w:rsidR="00143482">
        <w:t xml:space="preserve"> v </w:t>
      </w:r>
      <w:r>
        <w:t>průběhu záruční doby. Zhotovitel odpovídá za všechny vady, na které se</w:t>
      </w:r>
      <w:r w:rsidR="0067069A">
        <w:t xml:space="preserve"> </w:t>
      </w:r>
      <w:r>
        <w:t>vztahuje záruka za jakost,</w:t>
      </w:r>
      <w:r w:rsidR="00143482">
        <w:t xml:space="preserve"> s </w:t>
      </w:r>
      <w:r>
        <w:t>výjimkou vad, které byly způsobeny po přechodu</w:t>
      </w:r>
      <w:r w:rsidR="0067069A">
        <w:t xml:space="preserve"> </w:t>
      </w:r>
      <w:r>
        <w:t>nebezpečí škody na Díle vnějšími událostmi, jež nezpůsobil Zhotovitel nebo osoby,</w:t>
      </w:r>
      <w:r w:rsidR="00143482">
        <w:t xml:space="preserve"> s </w:t>
      </w:r>
      <w:r>
        <w:t>jejichž pomocí Zhotovitel plnil svou povinnost. S ohledem na povahu</w:t>
      </w:r>
      <w:r w:rsidR="00143482">
        <w:t xml:space="preserve"> a </w:t>
      </w:r>
      <w:r>
        <w:t>rozsah Díla si</w:t>
      </w:r>
      <w:r w:rsidR="0067069A">
        <w:t xml:space="preserve"> </w:t>
      </w:r>
      <w:r>
        <w:t>strany sjednávají, že Objednatel je oprávněn oznamovat Zhotoviteli vady</w:t>
      </w:r>
      <w:r w:rsidR="00143482">
        <w:t xml:space="preserve"> a </w:t>
      </w:r>
      <w:r>
        <w:t>uplatňovat</w:t>
      </w:r>
      <w:r w:rsidR="003C4579">
        <w:t xml:space="preserve"> </w:t>
      </w:r>
      <w:r>
        <w:t>práva</w:t>
      </w:r>
      <w:r w:rsidR="00143482">
        <w:t xml:space="preserve"> z </w:t>
      </w:r>
      <w:r>
        <w:t>nich kdykoliv</w:t>
      </w:r>
      <w:r w:rsidR="00143482">
        <w:t xml:space="preserve"> v </w:t>
      </w:r>
      <w:r>
        <w:t>průběhu záruční doby,</w:t>
      </w:r>
      <w:r w:rsidR="00143482">
        <w:t xml:space="preserve"> a </w:t>
      </w:r>
      <w:r>
        <w:t>to bez ohledu na to, kdy existenci vady</w:t>
      </w:r>
      <w:r w:rsidR="003C4579">
        <w:t xml:space="preserve"> </w:t>
      </w:r>
      <w:r>
        <w:t>zjistil či mohl zjistit.</w:t>
      </w:r>
    </w:p>
    <w:p w14:paraId="31A95303" w14:textId="77777777" w:rsidR="00C22667" w:rsidRDefault="005F7CEA" w:rsidP="005F7CEA">
      <w:pPr>
        <w:pStyle w:val="Text1-1"/>
      </w:pPr>
      <w:r>
        <w:lastRenderedPageBreak/>
        <w:t>Zhotovitel odpovídá za všechny vady, způsobené:</w:t>
      </w:r>
    </w:p>
    <w:p w14:paraId="47E267B7" w14:textId="77777777" w:rsidR="005F7CEA" w:rsidRDefault="005F7CEA" w:rsidP="003C4579">
      <w:pPr>
        <w:pStyle w:val="Text1-2"/>
      </w:pPr>
      <w:r>
        <w:t>jakoukoliv chybou</w:t>
      </w:r>
      <w:r w:rsidR="00143482">
        <w:t xml:space="preserve"> v </w:t>
      </w:r>
      <w:r>
        <w:t>dokumentaci, za niž odpovídá Zhotovitel,</w:t>
      </w:r>
    </w:p>
    <w:p w14:paraId="53B1B836" w14:textId="77777777" w:rsidR="005F7CEA" w:rsidRDefault="005F7CEA" w:rsidP="003C4579">
      <w:pPr>
        <w:pStyle w:val="Text1-2"/>
      </w:pPr>
      <w:r>
        <w:t>nesouladu zařízení, materiálů nebo provedení Díla, se Smlouvou, nebo</w:t>
      </w:r>
    </w:p>
    <w:p w14:paraId="63F4DC90" w14:textId="77777777" w:rsidR="005F7CEA" w:rsidRDefault="005F7CEA" w:rsidP="003C4579">
      <w:pPr>
        <w:pStyle w:val="Text1-2"/>
      </w:pPr>
      <w:r>
        <w:t>tím, že Zhotovitel nesplnil jinou svou povinnost.</w:t>
      </w:r>
    </w:p>
    <w:p w14:paraId="43BE5E33" w14:textId="77777777" w:rsidR="005F7CEA" w:rsidRDefault="005F7CEA" w:rsidP="005F7CEA">
      <w:pPr>
        <w:pStyle w:val="Text1-1"/>
      </w:pPr>
      <w:r>
        <w:t>Zhotovitel uzavřením Smlouvy poskytuje záruku za jakost Díla. Poskytnutím záruky za</w:t>
      </w:r>
      <w:r w:rsidR="003C4579">
        <w:t xml:space="preserve"> </w:t>
      </w:r>
      <w:r>
        <w:t>jakost Zhotovitel přejímá závazek, že zhotovené Dílo bude po celou záruční dobu</w:t>
      </w:r>
      <w:r w:rsidR="003C4579">
        <w:t xml:space="preserve"> </w:t>
      </w:r>
      <w:r>
        <w:t>způsobilé</w:t>
      </w:r>
      <w:r w:rsidR="00143482">
        <w:t xml:space="preserve"> k </w:t>
      </w:r>
      <w:r>
        <w:t>užívání, ke kterému je svou povahou určeno</w:t>
      </w:r>
      <w:r w:rsidR="00143482">
        <w:t xml:space="preserve"> a </w:t>
      </w:r>
      <w:r>
        <w:t>že po celou tuto záruční</w:t>
      </w:r>
      <w:r w:rsidR="003C4579">
        <w:t xml:space="preserve"> </w:t>
      </w:r>
      <w:r>
        <w:t>dobu bude mít vlastnosti vyžadované Smlouvou.</w:t>
      </w:r>
    </w:p>
    <w:p w14:paraId="793094DA" w14:textId="117124DC" w:rsidR="005F7CEA" w:rsidRDefault="00F06385" w:rsidP="00ED4785">
      <w:pPr>
        <w:pStyle w:val="Text1-1"/>
        <w:numPr>
          <w:ilvl w:val="0"/>
          <w:numId w:val="0"/>
        </w:numPr>
        <w:ind w:left="737"/>
      </w:pPr>
      <w:r w:rsidRPr="009E28B7">
        <w:t xml:space="preserve">Zhotovitel poskytuje záruku za jakost </w:t>
      </w:r>
      <w:r>
        <w:t>v</w:t>
      </w:r>
      <w:r w:rsidRPr="009E28B7">
        <w:t xml:space="preserve"> záručních dobách</w:t>
      </w:r>
      <w:r>
        <w:t xml:space="preserve"> stanovených v Technických kvalitativních podmínkách staveb státních drah.</w:t>
      </w:r>
    </w:p>
    <w:p w14:paraId="402495F3" w14:textId="5C977386" w:rsidR="005F7CEA" w:rsidRDefault="005F7CEA" w:rsidP="005F7CEA">
      <w:pPr>
        <w:pStyle w:val="Text1-1"/>
      </w:pPr>
      <w:r>
        <w:t>Záruční doba za jakost počíná běžet ode dne předání</w:t>
      </w:r>
      <w:r w:rsidR="00143482">
        <w:t xml:space="preserve"> a </w:t>
      </w:r>
      <w:r>
        <w:t>převzetí Díla nebo Části Díla.</w:t>
      </w:r>
    </w:p>
    <w:p w14:paraId="56995EAC" w14:textId="77777777" w:rsidR="005F7CEA" w:rsidRDefault="005F7CEA" w:rsidP="005F7CEA">
      <w:pPr>
        <w:pStyle w:val="Text1-1"/>
      </w:pPr>
      <w:r>
        <w:t>Záruční doba neběží:</w:t>
      </w:r>
    </w:p>
    <w:p w14:paraId="54D1CCB1" w14:textId="77777777" w:rsidR="005F7CEA" w:rsidRDefault="005F7CEA" w:rsidP="00503C65">
      <w:pPr>
        <w:pStyle w:val="Text1-2"/>
      </w:pPr>
      <w:r>
        <w:t>po dobu, po kterou Objednatel nemůže Dílo, nebo jeho vadou dotčenou Část</w:t>
      </w:r>
      <w:r w:rsidR="00503C65">
        <w:t xml:space="preserve"> </w:t>
      </w:r>
      <w:r>
        <w:t>Díla, řádně užívat pro jeho vadu, za kterou odpovídá Zhotovitel,</w:t>
      </w:r>
      <w:r w:rsidR="00503C65">
        <w:t xml:space="preserve"> </w:t>
      </w:r>
    </w:p>
    <w:p w14:paraId="0FA684D6" w14:textId="77777777" w:rsidR="005F7CEA" w:rsidRDefault="005F7CEA" w:rsidP="00503C65">
      <w:pPr>
        <w:pStyle w:val="Text1-2"/>
      </w:pPr>
      <w:r>
        <w:t>po dobu, po kterou Zhotovitel odstraňuje vady Díla nebo Části Díla, za které</w:t>
      </w:r>
      <w:r w:rsidR="00503C65">
        <w:t xml:space="preserve"> </w:t>
      </w:r>
      <w:r>
        <w:t>odpovídá Zhotovitel</w:t>
      </w:r>
      <w:r w:rsidR="00143482">
        <w:t xml:space="preserve"> a </w:t>
      </w:r>
      <w:r>
        <w:t>které sice nebrání Objednateli</w:t>
      </w:r>
      <w:r w:rsidR="00143482">
        <w:t xml:space="preserve"> v </w:t>
      </w:r>
      <w:r>
        <w:t>řádném užívání Díla nebo</w:t>
      </w:r>
      <w:r w:rsidR="00503C65">
        <w:t xml:space="preserve"> </w:t>
      </w:r>
      <w:r>
        <w:t>Části Díla, ale vyskytnou se opakovaně.</w:t>
      </w:r>
    </w:p>
    <w:p w14:paraId="0242B3C1" w14:textId="77777777" w:rsidR="005F7CEA" w:rsidRDefault="005F7CEA" w:rsidP="005F7CEA">
      <w:pPr>
        <w:pStyle w:val="Text1-1"/>
      </w:pPr>
      <w:r>
        <w:t>Nemůže-li Objednatel pro vadu Díla nebo Části Díla užívat kromě vadou dotčené Části</w:t>
      </w:r>
      <w:r w:rsidR="00503C65">
        <w:t xml:space="preserve"> </w:t>
      </w:r>
      <w:r>
        <w:t>Díla</w:t>
      </w:r>
      <w:r w:rsidR="00143482">
        <w:t xml:space="preserve"> i </w:t>
      </w:r>
      <w:r>
        <w:t>jinou související Část Díla, neběží ani záruční doba poskytnutá na tuto související</w:t>
      </w:r>
      <w:r w:rsidR="00503C65">
        <w:t xml:space="preserve"> </w:t>
      </w:r>
      <w:r>
        <w:t>Část Díla.</w:t>
      </w:r>
    </w:p>
    <w:p w14:paraId="53F69475" w14:textId="77777777" w:rsidR="005F7CEA" w:rsidRDefault="005F7CEA" w:rsidP="005F7CEA">
      <w:pPr>
        <w:pStyle w:val="Text1-1"/>
      </w:pPr>
      <w:r>
        <w:t>Záruční doba neběží vždy ode dne, kdy Zhotoviteli podle ustanovení Smlouvy vznikla</w:t>
      </w:r>
      <w:r w:rsidR="00503C65">
        <w:t xml:space="preserve"> </w:t>
      </w:r>
      <w:r>
        <w:t>povinnost započít</w:t>
      </w:r>
      <w:r w:rsidR="00143482">
        <w:t xml:space="preserve"> s </w:t>
      </w:r>
      <w:r>
        <w:t>odstraňováním vady, nejdříve však ode dne, kdy Objednatel</w:t>
      </w:r>
      <w:r w:rsidR="00503C65">
        <w:t xml:space="preserve"> </w:t>
      </w:r>
      <w:r>
        <w:t>fakticky umožní Zhotoviteli zahájit práce na jejím odstraňování, až do dne, kdy</w:t>
      </w:r>
      <w:r w:rsidR="00503C65">
        <w:t xml:space="preserve"> </w:t>
      </w:r>
      <w:r>
        <w:t>Zhotovitel předá Objednateli příslušnou Část Díla po odstranění vady.</w:t>
      </w:r>
      <w:r w:rsidR="00503C65">
        <w:t xml:space="preserve"> </w:t>
      </w:r>
    </w:p>
    <w:p w14:paraId="5A93D1E5" w14:textId="5894810A" w:rsidR="005F7CEA" w:rsidRDefault="005F7CEA" w:rsidP="002E0EEC">
      <w:pPr>
        <w:pStyle w:val="Text1-1"/>
      </w:pPr>
      <w:r>
        <w:t>Záruční doba se prodlužuje vždy</w:t>
      </w:r>
      <w:r w:rsidR="00143482">
        <w:t xml:space="preserve"> o </w:t>
      </w:r>
      <w:r>
        <w:t>dobu, po kterou tato záruční doba podle</w:t>
      </w:r>
      <w:r w:rsidR="00503C65">
        <w:t xml:space="preserve"> </w:t>
      </w:r>
      <w:r w:rsidR="002E0EEC">
        <w:t>předchozích ustanovení neběží.</w:t>
      </w:r>
    </w:p>
    <w:p w14:paraId="1D587436" w14:textId="143AEE7D" w:rsidR="009456F8" w:rsidRPr="002E0EEC" w:rsidRDefault="009456F8" w:rsidP="002E0EEC">
      <w:pPr>
        <w:pStyle w:val="Text1-1"/>
      </w:pPr>
      <w:r w:rsidRPr="002E0EEC">
        <w:t xml:space="preserve">Pokud u některých dílčích technologických celků nebo některých materiálů či výrobků jsou v Technických podmínkách (např. i odkazem na Technické podmínky dodací/výrobku) stanoveny kratší nebo delší záruční doby než výše uvedené, platí záruční doby uvedené v příslušných technických podmínkách. </w:t>
      </w:r>
    </w:p>
    <w:p w14:paraId="1F03A0C5" w14:textId="05074B2C" w:rsidR="009456F8" w:rsidRPr="002E0EEC" w:rsidRDefault="009456F8" w:rsidP="00ED4785">
      <w:pPr>
        <w:pStyle w:val="Text1-1"/>
      </w:pPr>
      <w:r w:rsidRPr="002E0EEC">
        <w:t>Bližší podmínky uplatnění práv Objednatele z odpovědnosti Zhotovitele za vady v</w:t>
      </w:r>
      <w:r w:rsidR="00E32DE0">
        <w:t> </w:t>
      </w:r>
      <w:r w:rsidRPr="002E0EEC">
        <w:t>záruční době jsou uvedeny v Technických podmínkách.</w:t>
      </w:r>
    </w:p>
    <w:p w14:paraId="73E81BC6" w14:textId="6988477D" w:rsidR="005F7CEA" w:rsidRDefault="005F7CEA" w:rsidP="002E0EEC">
      <w:pPr>
        <w:pStyle w:val="Text1-1"/>
      </w:pPr>
      <w:r>
        <w:t>V případě, že Objednatel</w:t>
      </w:r>
      <w:r w:rsidR="00143482">
        <w:t xml:space="preserve"> v </w:t>
      </w:r>
      <w:r>
        <w:t>záruční době oprávněně uplatnil své právo</w:t>
      </w:r>
      <w:r w:rsidR="00143482">
        <w:t xml:space="preserve"> z </w:t>
      </w:r>
      <w:r>
        <w:t>odpovědnosti</w:t>
      </w:r>
      <w:r w:rsidR="00503C65">
        <w:t xml:space="preserve"> </w:t>
      </w:r>
      <w:r>
        <w:t>Zhotovitele za vady, na jehož základě Zhotovitel pořídil</w:t>
      </w:r>
      <w:r w:rsidR="00143482">
        <w:t xml:space="preserve"> a </w:t>
      </w:r>
      <w:r>
        <w:t>vyměnil provozuschopné</w:t>
      </w:r>
      <w:r w:rsidR="00503C65">
        <w:t xml:space="preserve"> </w:t>
      </w:r>
      <w:r>
        <w:t>celky nebo komponenty samostatně dodávané od jiných výrobců, počíná ode dne</w:t>
      </w:r>
      <w:r w:rsidR="00503C65">
        <w:t xml:space="preserve"> </w:t>
      </w:r>
      <w:r>
        <w:t>následujícího po dni jejich výměny běžet nová záruční doba</w:t>
      </w:r>
      <w:r w:rsidR="00143482">
        <w:t xml:space="preserve"> v </w:t>
      </w:r>
      <w:r>
        <w:t>délce 24 měsíců.</w:t>
      </w:r>
    </w:p>
    <w:p w14:paraId="2A7E761D" w14:textId="77777777" w:rsidR="005F7CEA" w:rsidRDefault="005F7CEA" w:rsidP="005F7CEA">
      <w:pPr>
        <w:pStyle w:val="Text1-1"/>
      </w:pPr>
      <w:r>
        <w:t>Objednatel je oprávněn</w:t>
      </w:r>
      <w:r w:rsidR="00143482">
        <w:t xml:space="preserve"> v </w:t>
      </w:r>
      <w:r>
        <w:t>případě, že převede vlastnické právo</w:t>
      </w:r>
      <w:r w:rsidR="00143482">
        <w:t xml:space="preserve"> k </w:t>
      </w:r>
      <w:r>
        <w:t>Dílu nebo jeho části</w:t>
      </w:r>
      <w:r w:rsidR="00503C65">
        <w:t xml:space="preserve"> </w:t>
      </w:r>
      <w:r>
        <w:t>na třetí osobu nebo</w:t>
      </w:r>
      <w:r w:rsidR="00143482">
        <w:t xml:space="preserve"> v </w:t>
      </w:r>
      <w:r>
        <w:t>případě, že vlastnické právo třetí osoby je založeno již zákonem,</w:t>
      </w:r>
      <w:r w:rsidR="00503C65">
        <w:t xml:space="preserve"> </w:t>
      </w:r>
      <w:r>
        <w:t>převést na tuto třetí osobu práva</w:t>
      </w:r>
      <w:r w:rsidR="00143482">
        <w:t xml:space="preserve"> z </w:t>
      </w:r>
      <w:r>
        <w:t>odpovědnosti Zhotovitele za vady.</w:t>
      </w:r>
    </w:p>
    <w:p w14:paraId="508601B0" w14:textId="77777777" w:rsidR="005F7CEA" w:rsidRDefault="005F7CEA" w:rsidP="005F7CEA">
      <w:pPr>
        <w:pStyle w:val="Text1-1"/>
      </w:pPr>
      <w:r>
        <w:t>Objednatel je povinen Zhotoviteli bez zbytečného odkladu písemně oznámit</w:t>
      </w:r>
      <w:r w:rsidR="00503C65">
        <w:t xml:space="preserve"> </w:t>
      </w:r>
      <w:r>
        <w:t>skutečnost, že práva</w:t>
      </w:r>
      <w:r w:rsidR="00143482">
        <w:t xml:space="preserve"> z </w:t>
      </w:r>
      <w:r>
        <w:t>odpovědnosti za vady je oprávněna vůči Zhotoviteli uplatnit Jiná</w:t>
      </w:r>
      <w:r w:rsidR="00503C65">
        <w:t xml:space="preserve"> </w:t>
      </w:r>
      <w:r>
        <w:t>oprávněná osoba.</w:t>
      </w:r>
    </w:p>
    <w:p w14:paraId="3FFB9DE5" w14:textId="52B4CC14" w:rsidR="005F7CEA" w:rsidRDefault="005F7CEA" w:rsidP="005F7CEA">
      <w:pPr>
        <w:pStyle w:val="Text1-1"/>
      </w:pPr>
      <w:r>
        <w:t>Jiná oprávněná osoba je oprávněna uplatňovat</w:t>
      </w:r>
      <w:r w:rsidR="00143482">
        <w:t xml:space="preserve"> u </w:t>
      </w:r>
      <w:r>
        <w:t>Zhotovitele práva</w:t>
      </w:r>
      <w:r w:rsidR="00143482">
        <w:t xml:space="preserve"> z </w:t>
      </w:r>
      <w:r>
        <w:t>odpovědnosti za</w:t>
      </w:r>
      <w:r w:rsidR="00503C65">
        <w:t xml:space="preserve"> </w:t>
      </w:r>
      <w:r>
        <w:t>vady pouze</w:t>
      </w:r>
      <w:r w:rsidR="00143482">
        <w:t xml:space="preserve"> v </w:t>
      </w:r>
      <w:r>
        <w:t>případě, že Objednatel oznámí Zhotoviteli toto její právo podle</w:t>
      </w:r>
      <w:r w:rsidR="00503C65">
        <w:t xml:space="preserve"> </w:t>
      </w:r>
      <w:r>
        <w:t>předchozího odstavce nebo</w:t>
      </w:r>
      <w:r w:rsidR="00143482">
        <w:t xml:space="preserve"> v </w:t>
      </w:r>
      <w:r>
        <w:t xml:space="preserve">případě, že </w:t>
      </w:r>
      <w:r w:rsidR="00515CB9">
        <w:t xml:space="preserve">Jiná </w:t>
      </w:r>
      <w:r>
        <w:t>oprávněná osoba Zhotoviteli toto své</w:t>
      </w:r>
      <w:r w:rsidR="00503C65">
        <w:t xml:space="preserve"> </w:t>
      </w:r>
      <w:r>
        <w:t>právo sama prokáže.</w:t>
      </w:r>
    </w:p>
    <w:p w14:paraId="32E535AE" w14:textId="2B280ECD" w:rsidR="005F7CEA" w:rsidRDefault="005F7CEA" w:rsidP="005F7CEA">
      <w:pPr>
        <w:pStyle w:val="Text1-1"/>
      </w:pPr>
      <w:r>
        <w:t xml:space="preserve">Objednatel nebo </w:t>
      </w:r>
      <w:r w:rsidR="00515CB9">
        <w:t xml:space="preserve">Jiná </w:t>
      </w:r>
      <w:r>
        <w:t>oprávněná osoba jsou oprávněni kdykoliv</w:t>
      </w:r>
      <w:r w:rsidR="00143482">
        <w:t xml:space="preserve"> v </w:t>
      </w:r>
      <w:r>
        <w:t>průběhu záruční</w:t>
      </w:r>
      <w:r w:rsidR="00503C65">
        <w:t xml:space="preserve"> </w:t>
      </w:r>
      <w:proofErr w:type="gramStart"/>
      <w:r>
        <w:t>doby</w:t>
      </w:r>
      <w:proofErr w:type="gramEnd"/>
      <w:r>
        <w:t xml:space="preserve"> pokud zjistí, že Dílo nebo Část Díla má vady, požadovat po Zhotoviteli jejich</w:t>
      </w:r>
      <w:r w:rsidR="00503C65">
        <w:t xml:space="preserve"> </w:t>
      </w:r>
      <w:r>
        <w:t>odstranění</w:t>
      </w:r>
      <w:r w:rsidR="00143482">
        <w:t xml:space="preserve"> a </w:t>
      </w:r>
      <w:r>
        <w:t>Zhotovitel se zavazuje tyto vady bezplatně odstranit bezodkladně po</w:t>
      </w:r>
      <w:r w:rsidR="00503C65">
        <w:t xml:space="preserve"> </w:t>
      </w:r>
      <w:r>
        <w:t>jejich nahlášení</w:t>
      </w:r>
      <w:r w:rsidR="00143482">
        <w:t xml:space="preserve"> </w:t>
      </w:r>
      <w:r w:rsidR="00143482">
        <w:lastRenderedPageBreak/>
        <w:t>v </w:t>
      </w:r>
      <w:r>
        <w:t xml:space="preserve">době nezbytně nutné pro jejich odstranění. Objednatel nebo </w:t>
      </w:r>
      <w:r w:rsidR="00515CB9">
        <w:t xml:space="preserve">Jiná </w:t>
      </w:r>
      <w:r>
        <w:t>oprávněná osoba</w:t>
      </w:r>
      <w:r w:rsidR="00143482">
        <w:t xml:space="preserve"> v </w:t>
      </w:r>
      <w:r>
        <w:t>nahlášení vady uvede, zda se jedná</w:t>
      </w:r>
      <w:r w:rsidR="00143482">
        <w:t xml:space="preserve"> o </w:t>
      </w:r>
      <w:r>
        <w:t>vadu bránící řádnému užívání</w:t>
      </w:r>
      <w:r w:rsidR="00503C65">
        <w:t xml:space="preserve"> </w:t>
      </w:r>
      <w:r>
        <w:t>Díla nebo Části Díla, či nikoliv.</w:t>
      </w:r>
    </w:p>
    <w:p w14:paraId="1E4925BC" w14:textId="77777777" w:rsidR="00503C65" w:rsidRDefault="005F7CEA" w:rsidP="005F7CEA">
      <w:pPr>
        <w:pStyle w:val="Text1-1"/>
      </w:pPr>
      <w:r>
        <w:t>Zhotovitel se zavazuje započít</w:t>
      </w:r>
      <w:r w:rsidR="00143482">
        <w:t xml:space="preserve"> s </w:t>
      </w:r>
      <w:r>
        <w:t>odstraňováním vad Díla nebo Části Díla bez</w:t>
      </w:r>
      <w:r w:rsidR="00503C65">
        <w:t xml:space="preserve"> </w:t>
      </w:r>
      <w:r>
        <w:t>zbytečného odkladu poté, kdy mu bude doručeno oznámení Objednatele nebo jiné</w:t>
      </w:r>
      <w:r w:rsidR="00503C65">
        <w:t xml:space="preserve"> </w:t>
      </w:r>
      <w:r>
        <w:t>oprávněné osoby, že Dílo nebo Část Díla má vady včetně požadavku na jejich</w:t>
      </w:r>
      <w:r w:rsidR="00503C65">
        <w:t xml:space="preserve"> </w:t>
      </w:r>
      <w:r>
        <w:t>odstranění. V odstraňování vad se Zhotovitel zavazuje bez přerušení pokračovat</w:t>
      </w:r>
      <w:r w:rsidR="00143482">
        <w:t xml:space="preserve"> a </w:t>
      </w:r>
      <w:r>
        <w:t>odstranit je</w:t>
      </w:r>
      <w:r w:rsidR="00143482">
        <w:t xml:space="preserve"> v </w:t>
      </w:r>
      <w:r>
        <w:t>co nejkratší technicky</w:t>
      </w:r>
      <w:r w:rsidR="00143482">
        <w:t xml:space="preserve"> a </w:t>
      </w:r>
      <w:r>
        <w:t>technologicky možné lhůtě, kterou Zhotovitel</w:t>
      </w:r>
      <w:r w:rsidR="00503C65">
        <w:t xml:space="preserve"> </w:t>
      </w:r>
      <w:r>
        <w:t>navrhne</w:t>
      </w:r>
      <w:r w:rsidR="00143482">
        <w:t xml:space="preserve"> a </w:t>
      </w:r>
      <w:r>
        <w:t>Objednatel odsouhlasí. Nedojde-li mezi smluvními stranami</w:t>
      </w:r>
      <w:r w:rsidR="00143482">
        <w:t xml:space="preserve"> k </w:t>
      </w:r>
      <w:r>
        <w:t>dohodě</w:t>
      </w:r>
      <w:r w:rsidR="00143482">
        <w:t xml:space="preserve"> o </w:t>
      </w:r>
      <w:r>
        <w:t>lhůtě pro odstranění vady, je Zhotovitel povinen odstranit vadu</w:t>
      </w:r>
      <w:r w:rsidR="00143482">
        <w:t xml:space="preserve"> v </w:t>
      </w:r>
      <w:r>
        <w:t>dle povahy vady</w:t>
      </w:r>
      <w:r w:rsidR="00503C65">
        <w:t xml:space="preserve"> </w:t>
      </w:r>
      <w:r>
        <w:t>přiměřené lhůtě stanovené Objednatelem. Zhotovitel je povinen odstranit na své</w:t>
      </w:r>
      <w:r w:rsidR="00503C65">
        <w:t xml:space="preserve"> </w:t>
      </w:r>
      <w:r>
        <w:t>náklady</w:t>
      </w:r>
      <w:r w:rsidR="00143482">
        <w:t xml:space="preserve"> i </w:t>
      </w:r>
      <w:r>
        <w:t>ty Objednatelem oznámené vady Díla, za které odpovědnost odmítá, resp.</w:t>
      </w:r>
      <w:r w:rsidR="00503C65">
        <w:t xml:space="preserve"> </w:t>
      </w:r>
      <w:r>
        <w:t>vady, které neuznává. Na takovou vadu se</w:t>
      </w:r>
      <w:r w:rsidR="00143482">
        <w:t xml:space="preserve"> v </w:t>
      </w:r>
      <w:r>
        <w:t>ostatním přiměřeně použije úprava pro</w:t>
      </w:r>
      <w:r w:rsidR="00503C65">
        <w:t xml:space="preserve"> </w:t>
      </w:r>
      <w:r>
        <w:t>vady Díla. Pokud se následně stane nesporným, že Zhotovitel za vadu, kterou neuznal,</w:t>
      </w:r>
      <w:r w:rsidR="00503C65">
        <w:t xml:space="preserve"> </w:t>
      </w:r>
      <w:r>
        <w:t>skutečně neodpovídal, je Objednatel povinen uhradit Zhotoviteli náklady, které na</w:t>
      </w:r>
      <w:r w:rsidR="00503C65">
        <w:t xml:space="preserve"> </w:t>
      </w:r>
      <w:r>
        <w:t>odstranění vady účelně vynaložil, do 30 dnů od dne jejich prokázání Zhotovitelem.</w:t>
      </w:r>
      <w:r w:rsidR="00503C65">
        <w:t xml:space="preserve"> </w:t>
      </w:r>
    </w:p>
    <w:p w14:paraId="773968BF" w14:textId="018BE8CB" w:rsidR="005F7CEA" w:rsidRPr="00F37EEF" w:rsidRDefault="005F7CEA" w:rsidP="005F7CEA">
      <w:pPr>
        <w:pStyle w:val="Text1-1"/>
      </w:pPr>
      <w:r>
        <w:t>V případě, že Zhotovitel nesplní svoji povinnost odstranit vadu</w:t>
      </w:r>
      <w:r w:rsidR="00143482">
        <w:t xml:space="preserve"> v </w:t>
      </w:r>
      <w:r>
        <w:t>dohodnuté, příp.</w:t>
      </w:r>
      <w:r w:rsidR="00503C65">
        <w:t xml:space="preserve"> </w:t>
      </w:r>
      <w:r>
        <w:t xml:space="preserve">Objednatelem určené lhůtě, je Objednatel nebo </w:t>
      </w:r>
      <w:r w:rsidR="00515CB9">
        <w:t xml:space="preserve">Jiná </w:t>
      </w:r>
      <w:r>
        <w:t>oprávněná osoba oprávněn</w:t>
      </w:r>
      <w:r w:rsidR="00503C65">
        <w:t xml:space="preserve"> </w:t>
      </w:r>
      <w:r>
        <w:t>zajistit odstranění této vady vlastními kapacitami nebo jiným dodavatelem na náklady</w:t>
      </w:r>
      <w:r w:rsidR="00503C65">
        <w:t xml:space="preserve"> </w:t>
      </w:r>
      <w:r>
        <w:t>Zhotovitele. Takovýmto postupem Objednatele nebude dotčena záruka za jakost</w:t>
      </w:r>
      <w:r w:rsidR="00503C65">
        <w:t xml:space="preserve"> </w:t>
      </w:r>
      <w:r>
        <w:t>poskytnutá Zhotovitelem na dotčenou Část Díla včetně jejího případného prodloužení.</w:t>
      </w:r>
      <w:r w:rsidR="00503C65">
        <w:t xml:space="preserve"> </w:t>
      </w:r>
      <w:r>
        <w:t>Náklady na odstranění vady je povinen uhradit Zhotovitel Objednateli na základě výzvy</w:t>
      </w:r>
      <w:r w:rsidR="00143482">
        <w:t xml:space="preserve"> k </w:t>
      </w:r>
      <w:r>
        <w:t>úhradě. Objednatel má právo využít</w:t>
      </w:r>
      <w:r w:rsidR="00143482">
        <w:t xml:space="preserve"> k </w:t>
      </w:r>
      <w:r>
        <w:t>úhradě nákladů na odstranění vad své nároky</w:t>
      </w:r>
      <w:r w:rsidR="00503C65">
        <w:t xml:space="preserve"> </w:t>
      </w:r>
      <w:r>
        <w:t>vyplývající</w:t>
      </w:r>
      <w:r w:rsidR="00143482">
        <w:t xml:space="preserve"> z </w:t>
      </w:r>
      <w:r>
        <w:t xml:space="preserve">Bankovní záruky za odstranění </w:t>
      </w:r>
      <w:r w:rsidRPr="00F37EEF">
        <w:t>vad</w:t>
      </w:r>
      <w:r w:rsidR="00761F77" w:rsidRPr="00F37EEF">
        <w:t xml:space="preserve"> nebo Pojistné záruky za odstranění vad</w:t>
      </w:r>
      <w:r w:rsidRPr="00F37EEF">
        <w:t>. Jestliže nemůže být vada</w:t>
      </w:r>
      <w:r w:rsidR="00503C65" w:rsidRPr="00F37EEF">
        <w:t xml:space="preserve"> </w:t>
      </w:r>
      <w:r w:rsidRPr="00F37EEF">
        <w:t>účinně odstraněna na Staveništi</w:t>
      </w:r>
      <w:r w:rsidR="00143482" w:rsidRPr="00F37EEF">
        <w:t xml:space="preserve"> a </w:t>
      </w:r>
      <w:r w:rsidRPr="00F37EEF">
        <w:t>Objednatel</w:t>
      </w:r>
      <w:r w:rsidR="00143482" w:rsidRPr="00F37EEF">
        <w:t xml:space="preserve"> s </w:t>
      </w:r>
      <w:r w:rsidRPr="00F37EEF">
        <w:t>tím vyjádří písemný souhlas, může</w:t>
      </w:r>
      <w:r w:rsidR="00503C65" w:rsidRPr="00F37EEF">
        <w:t xml:space="preserve"> </w:t>
      </w:r>
      <w:r w:rsidRPr="00F37EEF">
        <w:t>Zhotovitel odvézt ze Staveniště pro účely opravy ty části Díla, resp. jeho příslušenství,</w:t>
      </w:r>
      <w:r w:rsidR="00503C65" w:rsidRPr="00F37EEF">
        <w:t xml:space="preserve"> </w:t>
      </w:r>
      <w:r w:rsidRPr="00F37EEF">
        <w:t>které jsou vadné. V tomto písemném souhlasu je Objednatel oprávněn požadovat, aby</w:t>
      </w:r>
      <w:r w:rsidR="00503C65" w:rsidRPr="00F37EEF">
        <w:t xml:space="preserve"> </w:t>
      </w:r>
      <w:r w:rsidRPr="00F37EEF">
        <w:t>Zhotovitel zvýšil částku Bankovní záruky za odstranění vad</w:t>
      </w:r>
      <w:r w:rsidR="00761F77" w:rsidRPr="00F37EEF">
        <w:t xml:space="preserve"> nebo Pojistné záruky za odstranění vad</w:t>
      </w:r>
      <w:r w:rsidR="00143482" w:rsidRPr="00F37EEF">
        <w:t xml:space="preserve"> o </w:t>
      </w:r>
      <w:r w:rsidRPr="00F37EEF">
        <w:t>úplné náklady</w:t>
      </w:r>
      <w:r w:rsidR="00503C65" w:rsidRPr="00F37EEF">
        <w:t xml:space="preserve"> </w:t>
      </w:r>
      <w:r w:rsidRPr="00F37EEF">
        <w:t>na náhradu těchto součástí, nebo aby poskytl jiné vhodné záruky.</w:t>
      </w:r>
      <w:r w:rsidR="00503C65" w:rsidRPr="00F37EEF">
        <w:t xml:space="preserve"> </w:t>
      </w:r>
    </w:p>
    <w:p w14:paraId="70746437" w14:textId="77777777" w:rsidR="00503C65" w:rsidRDefault="005F7CEA" w:rsidP="005F7CEA">
      <w:pPr>
        <w:pStyle w:val="Text1-1"/>
      </w:pPr>
      <w:r w:rsidRPr="00F37EEF">
        <w:t>Jestliže je možné, že odstraňování některé vady ovlivnilo vlastnosti Díla, může TDS</w:t>
      </w:r>
      <w:r w:rsidR="00503C65" w:rsidRPr="00F37EEF">
        <w:t xml:space="preserve"> </w:t>
      </w:r>
      <w:r w:rsidRPr="00F37EEF">
        <w:t xml:space="preserve">vyžadovat opakování kterékoliv zkoušky popsané ve Smlouvě. </w:t>
      </w:r>
      <w:r>
        <w:t>Tento požadavek bude</w:t>
      </w:r>
      <w:r w:rsidR="00503C65">
        <w:t xml:space="preserve"> </w:t>
      </w:r>
      <w:r>
        <w:t>oznámen do 28 dnů poté, co byla vada odstraněna. Tyto zkoušky budou provedeny</w:t>
      </w:r>
      <w:r w:rsidR="00143482">
        <w:t xml:space="preserve"> v </w:t>
      </w:r>
      <w:r>
        <w:t>souladu</w:t>
      </w:r>
      <w:r w:rsidR="00143482">
        <w:t xml:space="preserve"> s </w:t>
      </w:r>
      <w:r>
        <w:t>podmínkami použitými pro předchozí zkoušky, kromě toho, že budou</w:t>
      </w:r>
      <w:r w:rsidR="00503C65">
        <w:t xml:space="preserve"> </w:t>
      </w:r>
      <w:r>
        <w:t>provedeny na riziko</w:t>
      </w:r>
      <w:r w:rsidR="00143482">
        <w:t xml:space="preserve"> a </w:t>
      </w:r>
      <w:r>
        <w:t>náklady strany odpovědné za náklady na odstranění vad.</w:t>
      </w:r>
      <w:r w:rsidR="00503C65">
        <w:t xml:space="preserve"> </w:t>
      </w:r>
    </w:p>
    <w:p w14:paraId="3C35837F" w14:textId="3C9FB848" w:rsidR="005F7CEA" w:rsidRPr="00F37EEF" w:rsidRDefault="005F7CEA" w:rsidP="005F7CEA">
      <w:pPr>
        <w:pStyle w:val="Text1-1"/>
      </w:pPr>
      <w:r>
        <w:t>V případě, že je vada Díla nebo vada Části Díla neodstranitelná, je Zhotovitel povinen</w:t>
      </w:r>
      <w:r w:rsidR="00503C65">
        <w:t xml:space="preserve"> </w:t>
      </w:r>
      <w:r>
        <w:t>provést náhradní Dílo nebo Část Díla do třiceti (30) dnů od zjištění této skutečnosti</w:t>
      </w:r>
      <w:r w:rsidR="00503C65">
        <w:t xml:space="preserve"> </w:t>
      </w:r>
      <w:r>
        <w:t>nebo poskytnout Objednateli přiměřenou slevu</w:t>
      </w:r>
      <w:r w:rsidR="00143482">
        <w:t xml:space="preserve"> z </w:t>
      </w:r>
      <w:r>
        <w:t>Ceny Díla. Rozhodnutí, zda</w:t>
      </w:r>
      <w:r w:rsidR="00503C65">
        <w:t xml:space="preserve"> </w:t>
      </w:r>
      <w:r>
        <w:t>Objednatel přijme náhradní Dílo nebo slevu</w:t>
      </w:r>
      <w:r w:rsidR="00143482">
        <w:t xml:space="preserve"> z </w:t>
      </w:r>
      <w:r>
        <w:t>Ceny Díla, je zcela</w:t>
      </w:r>
      <w:r w:rsidR="00143482">
        <w:t xml:space="preserve"> v </w:t>
      </w:r>
      <w:r>
        <w:t>pravomoci</w:t>
      </w:r>
      <w:r w:rsidR="00503C65">
        <w:t xml:space="preserve"> </w:t>
      </w:r>
      <w:r>
        <w:t>Objednatele</w:t>
      </w:r>
      <w:r w:rsidR="00143482">
        <w:t xml:space="preserve"> a </w:t>
      </w:r>
      <w:r>
        <w:t>není dotčeno předchozím uplatněním jiného práva</w:t>
      </w:r>
      <w:r w:rsidR="00143482">
        <w:t xml:space="preserve"> z </w:t>
      </w:r>
      <w:r>
        <w:t>vad. V případě, že</w:t>
      </w:r>
      <w:r w:rsidR="00503C65">
        <w:t xml:space="preserve"> </w:t>
      </w:r>
      <w:r>
        <w:t>Zhotovitel nesplní svou povinnost provést náhradní Dílo nebo Část díla, je Objednatel</w:t>
      </w:r>
      <w:r w:rsidR="00503C65">
        <w:t xml:space="preserve"> </w:t>
      </w:r>
      <w:r>
        <w:t>oprávněn zajistit jeho provedení vlastními kapacitami nebo jiným dodavatelem na</w:t>
      </w:r>
      <w:r w:rsidR="00503C65">
        <w:t xml:space="preserve"> </w:t>
      </w:r>
      <w:r>
        <w:t>náklady Zhotovitele. Objednatel má právo využít</w:t>
      </w:r>
      <w:r w:rsidR="00143482">
        <w:t xml:space="preserve"> k </w:t>
      </w:r>
      <w:r>
        <w:t>úhradě nákladů na provedení</w:t>
      </w:r>
      <w:r w:rsidR="00503C65">
        <w:t xml:space="preserve"> </w:t>
      </w:r>
      <w:r>
        <w:t>náhradního Díla nebo Části Díla, či</w:t>
      </w:r>
      <w:r w:rsidR="00143482">
        <w:t xml:space="preserve"> k </w:t>
      </w:r>
      <w:r>
        <w:t>úhradě svého nároku na poskytnutí přiměřené</w:t>
      </w:r>
      <w:r w:rsidR="00503C65">
        <w:t xml:space="preserve"> </w:t>
      </w:r>
      <w:r>
        <w:t>slevy</w:t>
      </w:r>
      <w:r w:rsidR="00143482">
        <w:t xml:space="preserve"> z </w:t>
      </w:r>
      <w:r>
        <w:t>Ceny Díla své nároky vyplývající</w:t>
      </w:r>
      <w:r w:rsidR="00143482">
        <w:t xml:space="preserve"> z </w:t>
      </w:r>
      <w:r>
        <w:t xml:space="preserve">Bankovní záruky na odstranění </w:t>
      </w:r>
      <w:r w:rsidR="00761F77" w:rsidRPr="00F37EEF">
        <w:t>v</w:t>
      </w:r>
      <w:r w:rsidRPr="00F37EEF">
        <w:t>ad</w:t>
      </w:r>
      <w:r w:rsidR="00761F77" w:rsidRPr="00F37EEF">
        <w:t xml:space="preserve"> nebo Pojistné záruky za odstranění vad. </w:t>
      </w:r>
    </w:p>
    <w:p w14:paraId="6C02802B" w14:textId="77777777" w:rsidR="005F7CEA" w:rsidRDefault="005F7CEA" w:rsidP="005F7CEA">
      <w:pPr>
        <w:pStyle w:val="Text1-1"/>
      </w:pPr>
      <w:r>
        <w:t>Pro odstranění pochybností si smluvní strany výslovně sjednávají, že povinnost</w:t>
      </w:r>
      <w:r w:rsidR="00503C65">
        <w:t xml:space="preserve"> </w:t>
      </w:r>
      <w:r>
        <w:t>Zhotovitele odstranit vady Díla zahrnuje rovněž povinnost provést bezplatně další</w:t>
      </w:r>
      <w:r w:rsidR="00503C65">
        <w:t xml:space="preserve"> </w:t>
      </w:r>
      <w:r>
        <w:t>práce, které by původně bylo třeba provést, pokud by Zhotovitel splnil svou</w:t>
      </w:r>
      <w:r w:rsidR="00503C65">
        <w:t xml:space="preserve"> </w:t>
      </w:r>
      <w:r>
        <w:t>upozorňovací povinnost dle ust. § 2594 či § 2627 občanského zákoníku.</w:t>
      </w:r>
    </w:p>
    <w:p w14:paraId="36FBD414" w14:textId="77777777" w:rsidR="00503C65" w:rsidRDefault="005F7CEA" w:rsidP="005F7CEA">
      <w:pPr>
        <w:pStyle w:val="Text1-1"/>
      </w:pPr>
      <w:r>
        <w:t>Objednatel se zavazuje poskytnout Zhotoviteli přístup</w:t>
      </w:r>
      <w:r w:rsidR="00143482">
        <w:t xml:space="preserve"> k </w:t>
      </w:r>
      <w:r>
        <w:t>Dílu,</w:t>
      </w:r>
      <w:r w:rsidR="00143482">
        <w:t xml:space="preserve"> v </w:t>
      </w:r>
      <w:r>
        <w:t>rozsahu nezbytném pro</w:t>
      </w:r>
      <w:r w:rsidR="00503C65">
        <w:t xml:space="preserve"> </w:t>
      </w:r>
      <w:r>
        <w:t>odstranění vad.</w:t>
      </w:r>
      <w:r w:rsidR="00503C65">
        <w:t xml:space="preserve"> </w:t>
      </w:r>
    </w:p>
    <w:p w14:paraId="7603D0D0" w14:textId="77777777" w:rsidR="005F7CEA" w:rsidRDefault="005F7CEA" w:rsidP="00503C65">
      <w:pPr>
        <w:pStyle w:val="Nadpis1-1"/>
      </w:pPr>
      <w:bookmarkStart w:id="53" w:name="_Toc151403322"/>
      <w:bookmarkStart w:id="54" w:name="_Toc157885613"/>
      <w:r>
        <w:t>SMLUVNÍ POKUTA A ÚROK Z PRODLENÍ</w:t>
      </w:r>
      <w:bookmarkEnd w:id="53"/>
      <w:bookmarkEnd w:id="54"/>
    </w:p>
    <w:p w14:paraId="69E4255C" w14:textId="77777777" w:rsidR="00E228A3" w:rsidRDefault="005F7CEA" w:rsidP="005F7CEA">
      <w:pPr>
        <w:pStyle w:val="Text1-1"/>
      </w:pPr>
      <w:r>
        <w:t>V případě prodlení některé ze smluvních stran</w:t>
      </w:r>
      <w:r w:rsidR="00143482">
        <w:t xml:space="preserve"> s </w:t>
      </w:r>
      <w:r>
        <w:t>peněžitým plněním je druhá smluvní</w:t>
      </w:r>
      <w:r w:rsidR="00503C65">
        <w:t xml:space="preserve"> </w:t>
      </w:r>
      <w:r>
        <w:t>strana oprávněna požadovat zaplacení úroku</w:t>
      </w:r>
      <w:r w:rsidR="00143482">
        <w:t xml:space="preserve"> z </w:t>
      </w:r>
      <w:r>
        <w:t>prodlení ve výši stanovené obecně</w:t>
      </w:r>
      <w:r w:rsidR="00503C65">
        <w:t xml:space="preserve"> </w:t>
      </w:r>
      <w:r>
        <w:lastRenderedPageBreak/>
        <w:t>závaznými právními předpisy. Pro účely nároku na zaplacení smluvní pokuty nejsou</w:t>
      </w:r>
      <w:r w:rsidR="00503C65">
        <w:t xml:space="preserve"> </w:t>
      </w:r>
      <w:r>
        <w:t>úroky</w:t>
      </w:r>
      <w:r w:rsidR="00143482">
        <w:t xml:space="preserve"> z </w:t>
      </w:r>
      <w:r>
        <w:t>prodlení ve smyslu ust. § 1971 občanského zákoníku považovány za součást</w:t>
      </w:r>
      <w:r w:rsidR="00503C65">
        <w:t xml:space="preserve"> </w:t>
      </w:r>
      <w:r>
        <w:t>náhrady škody.</w:t>
      </w:r>
    </w:p>
    <w:p w14:paraId="44BE40E5" w14:textId="77777777" w:rsidR="00E228A3" w:rsidRDefault="00E228A3" w:rsidP="005F7CEA">
      <w:pPr>
        <w:pStyle w:val="Text1-1"/>
      </w:pPr>
      <w:r>
        <w:t xml:space="preserve">Uplatněním smluvní pokuty není dotčeno právo druhé smluvní strany na náhradu škody v plné výši. </w:t>
      </w:r>
    </w:p>
    <w:p w14:paraId="45215B3D" w14:textId="77777777" w:rsidR="00E228A3" w:rsidRDefault="00E228A3" w:rsidP="005F7CEA">
      <w:pPr>
        <w:pStyle w:val="Text1-1"/>
      </w:pPr>
      <w:r>
        <w:t xml:space="preserve">Uplatněním nároku na zaplacení smluvní pokuty ani jejím uhrazením nezaniká povinnost smluvní strany splnit utvrzenou povinnost. </w:t>
      </w:r>
    </w:p>
    <w:p w14:paraId="5986AD20" w14:textId="7D4FEBAF" w:rsidR="00E228A3" w:rsidRDefault="00E228A3" w:rsidP="005F7CEA">
      <w:pPr>
        <w:pStyle w:val="Text1-1"/>
      </w:pPr>
      <w: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6EBBB2" w14:textId="1E3AA7E9" w:rsidR="005F7CEA" w:rsidRDefault="00E228A3" w:rsidP="005F7CEA">
      <w:pPr>
        <w:pStyle w:val="Text1-1"/>
      </w:pPr>
      <w:r>
        <w:t xml:space="preserve">Smluvní pokuty se uplatňují bez DPH. </w:t>
      </w:r>
      <w:r w:rsidR="00D13C88">
        <w:t>Je</w:t>
      </w:r>
      <w:r w:rsidR="00597648">
        <w:t xml:space="preserve">-li </w:t>
      </w:r>
      <w:r>
        <w:t xml:space="preserve">základem pro výpočet smluvních pokut </w:t>
      </w:r>
      <w:r w:rsidR="00D13C88">
        <w:t>Cena Díla či její části</w:t>
      </w:r>
      <w:r w:rsidR="00597648">
        <w:t>, j</w:t>
      </w:r>
      <w:r w:rsidR="00E410AF">
        <w:t>e</w:t>
      </w:r>
      <w:r w:rsidR="00597648">
        <w:t xml:space="preserve"> rozhodn</w:t>
      </w:r>
      <w:r w:rsidR="00E410AF">
        <w:t>á</w:t>
      </w:r>
      <w:r w:rsidR="00597648">
        <w:t xml:space="preserve"> </w:t>
      </w:r>
      <w:r w:rsidR="00E410AF">
        <w:t>Cena Díla či její části</w:t>
      </w:r>
      <w:r w:rsidR="00597648">
        <w:t xml:space="preserve"> </w:t>
      </w:r>
      <w:r w:rsidR="00E410AF">
        <w:t xml:space="preserve">bez DPH </w:t>
      </w:r>
      <w:r w:rsidR="00597648">
        <w:t>stanoven</w:t>
      </w:r>
      <w:r w:rsidR="00E410AF">
        <w:t>á</w:t>
      </w:r>
      <w:r w:rsidR="00597648">
        <w:t xml:space="preserve"> k </w:t>
      </w:r>
      <w:r>
        <w:t xml:space="preserve">okamžiku </w:t>
      </w:r>
      <w:r w:rsidR="00597648">
        <w:t>uzavření Smlouvy</w:t>
      </w:r>
      <w:r>
        <w:t xml:space="preserve">; k případným </w:t>
      </w:r>
      <w:r w:rsidR="00E410AF">
        <w:t xml:space="preserve">jejím následným </w:t>
      </w:r>
      <w:r>
        <w:t>úpravám</w:t>
      </w:r>
      <w:r w:rsidR="00597648">
        <w:t xml:space="preserve"> po uzavření Smlouvy se nepřihlíží.</w:t>
      </w:r>
      <w:r w:rsidR="00515CB9">
        <w:t xml:space="preserve"> </w:t>
      </w:r>
    </w:p>
    <w:p w14:paraId="71243C65" w14:textId="171267DB" w:rsidR="00E410AF" w:rsidRDefault="00E410AF" w:rsidP="005F7CEA">
      <w:pPr>
        <w:pStyle w:val="Text1-1"/>
      </w:pPr>
      <w:r>
        <w:t>Smluvní pokuta je splatná do třiceti (30) dnů ode dne vystavení da</w:t>
      </w:r>
      <w:r w:rsidR="009C75BD">
        <w:t>ňového dokladu – sankční faktury. Je-li povinná smluvní strana v prodlení s uhrazením smluvní pokuty, musí uhradit druhé smluvní straně zákonný úrok z prodlení z dlužné částky smluvní pokuty za každý započatý den prodlení.</w:t>
      </w:r>
    </w:p>
    <w:p w14:paraId="5EAF7D12" w14:textId="4F504B98" w:rsidR="00293229" w:rsidRDefault="00293229" w:rsidP="009F2885">
      <w:pPr>
        <w:pStyle w:val="Text1-1"/>
      </w:pPr>
      <w:r>
        <w:t>V případě porušení smluvní povinnosti týkající se nedodání Bankovní záruky, Pojistné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5C874790" w14:textId="6D93FA8C" w:rsidR="00E87A65" w:rsidRDefault="00E87A65" w:rsidP="005F7CEA">
      <w:pPr>
        <w:pStyle w:val="Text1-1"/>
      </w:pPr>
      <w:r>
        <w:t xml:space="preserve">Je-li požadována </w:t>
      </w:r>
      <w:r w:rsidR="00145DE2">
        <w:t>B</w:t>
      </w:r>
      <w:r>
        <w:t>ankovní záruka za odstranění vad Díla, činí maximální celkov</w:t>
      </w:r>
      <w:r w:rsidR="008B102C">
        <w:t>á</w:t>
      </w:r>
      <w:r>
        <w:t xml:space="preserve"> výše všech uplatněných smluvních pokut v důsledku porušení Smlouvy</w:t>
      </w:r>
      <w:r w:rsidR="00145DE2">
        <w:t xml:space="preserve"> </w:t>
      </w:r>
      <w:r>
        <w:t>Zhotovitelem 40 % z Ceny Díla</w:t>
      </w:r>
      <w:r w:rsidR="00145DE2">
        <w:t xml:space="preserve"> s tím, že </w:t>
      </w:r>
      <w:r>
        <w:t xml:space="preserve">do okamžiku </w:t>
      </w:r>
      <w:r w:rsidR="00145DE2">
        <w:t>provedení Díla</w:t>
      </w:r>
      <w:r w:rsidR="008B102C">
        <w:t xml:space="preserve"> činí maximálně 30 % z Ceny Díla a </w:t>
      </w:r>
      <w:r w:rsidR="00145DE2">
        <w:t xml:space="preserve">na dobu platnosti finanční záruky za odstranění vad minimálně 10 % z Ceny Díla. Není-li požadována Bankovní záruka, činí maximální celkový výše všech uplatněných smluvních pokut v důsledku porušení Smlouvy </w:t>
      </w:r>
      <w:r w:rsidR="008B102C">
        <w:t>30 %</w:t>
      </w:r>
      <w:r w:rsidR="00145DE2">
        <w:t xml:space="preserve"> z Ceny Díla.</w:t>
      </w:r>
    </w:p>
    <w:p w14:paraId="7649083E" w14:textId="0FBA8CC8" w:rsidR="009C75BD" w:rsidRDefault="00431398" w:rsidP="009F2885">
      <w:pPr>
        <w:pStyle w:val="Text1-1"/>
      </w:pPr>
      <w:r>
        <w:t xml:space="preserve">Dosažení maximální celkové výše veškerých uplatněných smluvních pokut podle předchozího odstavce představuje podstatné porušení smlouvy, na </w:t>
      </w:r>
      <w:proofErr w:type="gramStart"/>
      <w:r>
        <w:t>základě</w:t>
      </w:r>
      <w:proofErr w:type="gramEnd"/>
      <w:r>
        <w:t xml:space="preserve"> kterého je Objednatel oprávněn odstoupit od </w:t>
      </w:r>
      <w:r w:rsidR="00D342E5">
        <w:t>S</w:t>
      </w:r>
      <w:r>
        <w:t>mlouvy.</w:t>
      </w:r>
    </w:p>
    <w:p w14:paraId="5DD48A01" w14:textId="264CD95C" w:rsidR="005F7CEA" w:rsidRDefault="00431398" w:rsidP="00431398">
      <w:pPr>
        <w:pStyle w:val="Text1-1"/>
      </w:pPr>
      <w:r>
        <w:t>Objednatel je ze zákona povinen uplatnit a vymáhat veškeré smluvní pokuty, na které jí vznikl nárok, a to v plné výši bez možnosti její úpravy</w:t>
      </w:r>
      <w:r w:rsidR="005F7CEA">
        <w:t>.</w:t>
      </w:r>
    </w:p>
    <w:p w14:paraId="6CD72549" w14:textId="5E7A153F" w:rsidR="005F7CEA" w:rsidRDefault="005F7CEA" w:rsidP="00B5558C">
      <w:pPr>
        <w:pStyle w:val="Text1-1"/>
      </w:pPr>
      <w:r>
        <w:t>V případě prodlení Zhotovitele</w:t>
      </w:r>
      <w:r w:rsidR="00143482">
        <w:t xml:space="preserve"> s </w:t>
      </w:r>
      <w:r>
        <w:t xml:space="preserve">předáním </w:t>
      </w:r>
      <w:r w:rsidR="000B7B23">
        <w:t>Díla, nebo</w:t>
      </w:r>
      <w:r>
        <w:t xml:space="preserve"> Části Díla </w:t>
      </w:r>
      <w:r w:rsidR="00143482">
        <w:t>v </w:t>
      </w:r>
      <w:r>
        <w:t>termínech</w:t>
      </w:r>
      <w:r w:rsidR="00143482">
        <w:t xml:space="preserve"> a </w:t>
      </w:r>
      <w:r>
        <w:t>za podmínek stanovených Harmonogramem postupu prací je Zhotovitel povinen uhradit Objednateli smluvní pokutu ve výši</w:t>
      </w:r>
      <w:r w:rsidR="00503C65">
        <w:t xml:space="preserve"> </w:t>
      </w:r>
      <w:r>
        <w:t>0,</w:t>
      </w:r>
      <w:r w:rsidR="005A73F5">
        <w:t xml:space="preserve">2 </w:t>
      </w:r>
      <w:r>
        <w:t>%</w:t>
      </w:r>
      <w:r w:rsidR="00143482">
        <w:t xml:space="preserve"> z</w:t>
      </w:r>
      <w:r w:rsidR="00431398">
        <w:t xml:space="preserve"> ceny příslušné Části Díla, nebo z Ceny Díla, není-li Dílo </w:t>
      </w:r>
      <w:r w:rsidR="006B2486">
        <w:t>prováděno</w:t>
      </w:r>
      <w:r w:rsidR="00431398">
        <w:t xml:space="preserve"> </w:t>
      </w:r>
      <w:r w:rsidR="008F7123">
        <w:t>po jednotlivých</w:t>
      </w:r>
      <w:r w:rsidR="00431398">
        <w:t xml:space="preserve"> </w:t>
      </w:r>
      <w:r w:rsidR="008F7123">
        <w:t>Částech</w:t>
      </w:r>
      <w:r w:rsidR="00431398">
        <w:t xml:space="preserve"> </w:t>
      </w:r>
      <w:r w:rsidR="008F7123">
        <w:t>Díla</w:t>
      </w:r>
      <w:r w:rsidR="00431398">
        <w:t xml:space="preserve">, </w:t>
      </w:r>
      <w:r>
        <w:t>za každý započatý den prodlení</w:t>
      </w:r>
      <w:r w:rsidR="006B2486">
        <w:t>. N</w:t>
      </w:r>
      <w:r>
        <w:t>ároky</w:t>
      </w:r>
      <w:r w:rsidR="00503C65">
        <w:t xml:space="preserve"> </w:t>
      </w:r>
      <w:r>
        <w:t>Objednatele dle jiných ustanovení těchto Obchodních podmínek</w:t>
      </w:r>
      <w:r w:rsidR="006B2486">
        <w:t xml:space="preserve">, </w:t>
      </w:r>
      <w:r>
        <w:t>Smlouvy či</w:t>
      </w:r>
      <w:r w:rsidR="00503C65">
        <w:t xml:space="preserve"> </w:t>
      </w:r>
      <w:r>
        <w:t>právních předpisů tím nejsou dotčeny.</w:t>
      </w:r>
      <w:r w:rsidR="00503C65">
        <w:t xml:space="preserve"> </w:t>
      </w:r>
    </w:p>
    <w:p w14:paraId="14BE640C" w14:textId="1535ACE0" w:rsidR="00503C65" w:rsidRDefault="005F7CEA" w:rsidP="005F7CEA">
      <w:pPr>
        <w:pStyle w:val="Text1-1"/>
      </w:pPr>
      <w:r>
        <w:t>V případě prodlení Zhotovitele se splněním lhůty určené Objednatelem nebo TDS nebo</w:t>
      </w:r>
      <w:r w:rsidR="00503C65">
        <w:t xml:space="preserve"> </w:t>
      </w:r>
      <w:r>
        <w:t>dohodnuté smluvními stranami (v tomto pořadí) pro odstranění vad uvedených</w:t>
      </w:r>
      <w:r w:rsidR="00143482">
        <w:t xml:space="preserve"> v </w:t>
      </w:r>
      <w:r>
        <w:t>Zápisu</w:t>
      </w:r>
      <w:r w:rsidR="00143482">
        <w:t xml:space="preserve"> o </w:t>
      </w:r>
      <w:r>
        <w:t>předání</w:t>
      </w:r>
      <w:r w:rsidR="00143482">
        <w:t xml:space="preserve"> a </w:t>
      </w:r>
      <w:r>
        <w:t>převzetí Díla a/nebo Předávacího protokolu, včetně vad</w:t>
      </w:r>
      <w:r w:rsidR="00143482">
        <w:t xml:space="preserve"> v </w:t>
      </w:r>
      <w:r>
        <w:t>záruční</w:t>
      </w:r>
      <w:r w:rsidR="00503C65">
        <w:t xml:space="preserve"> </w:t>
      </w:r>
      <w:r>
        <w:t>době, které nebrání řádnému užívání Díla nebo Části Díla, je Zhotovitel povinen</w:t>
      </w:r>
      <w:r w:rsidR="00503C65">
        <w:t xml:space="preserve"> </w:t>
      </w:r>
      <w:r>
        <w:t>uhradit Objednateli smluvní pokutu ve výši 0,</w:t>
      </w:r>
      <w:r w:rsidR="00944C08">
        <w:t xml:space="preserve">1 </w:t>
      </w:r>
      <w:r>
        <w:t>%</w:t>
      </w:r>
      <w:r w:rsidR="00143482">
        <w:t xml:space="preserve"> z </w:t>
      </w:r>
      <w:r>
        <w:t>ceny dotčené Části Díla za každý</w:t>
      </w:r>
      <w:r w:rsidR="00503C65">
        <w:t xml:space="preserve"> </w:t>
      </w:r>
      <w:r>
        <w:t>jednotlivý případ</w:t>
      </w:r>
      <w:r w:rsidR="00143482">
        <w:t xml:space="preserve"> a </w:t>
      </w:r>
      <w:r>
        <w:t>za každý započatý den prodlení</w:t>
      </w:r>
      <w:r w:rsidR="00143482">
        <w:t xml:space="preserve"> s </w:t>
      </w:r>
      <w:r>
        <w:t xml:space="preserve">odstraněním </w:t>
      </w:r>
      <w:r w:rsidR="00407904">
        <w:t xml:space="preserve">této </w:t>
      </w:r>
      <w:r>
        <w:t>jednotlivé vady</w:t>
      </w:r>
      <w:r w:rsidR="00407904">
        <w:t xml:space="preserve">, přičemž maximální </w:t>
      </w:r>
      <w:r w:rsidR="000E2B01">
        <w:t xml:space="preserve">výše smluvní pokuty </w:t>
      </w:r>
      <w:r w:rsidR="00407904">
        <w:t>za každý takový jednotlivý případ a započ</w:t>
      </w:r>
      <w:r w:rsidR="000E2B01">
        <w:t>at</w:t>
      </w:r>
      <w:r w:rsidR="00407904">
        <w:t xml:space="preserve">ý den prodlení je omezen částkou stanovenou za podmínek dle odst. </w:t>
      </w:r>
      <w:r w:rsidR="006927A2">
        <w:t xml:space="preserve">20.37 </w:t>
      </w:r>
      <w:r w:rsidR="00407904">
        <w:t>Obchodních podmínek</w:t>
      </w:r>
      <w:r>
        <w:t>.</w:t>
      </w:r>
    </w:p>
    <w:p w14:paraId="6710E404" w14:textId="45FE45E1" w:rsidR="005F7CEA" w:rsidRDefault="005F7CEA" w:rsidP="005F7CEA">
      <w:pPr>
        <w:pStyle w:val="Text1-1"/>
      </w:pPr>
      <w:r>
        <w:lastRenderedPageBreak/>
        <w:t>V případě prodlení Zhotovitele se splněním lhůty určené Objednatelem nebo TDS nebo</w:t>
      </w:r>
      <w:r w:rsidR="00503C65">
        <w:t xml:space="preserve"> </w:t>
      </w:r>
      <w:r>
        <w:t>dohodnuté smluvními stranami (</w:t>
      </w:r>
      <w:r w:rsidR="00143482">
        <w:t>v </w:t>
      </w:r>
      <w:r>
        <w:t>tomto pořadí) pro odstranění vad</w:t>
      </w:r>
      <w:r w:rsidR="00143482">
        <w:t xml:space="preserve"> v </w:t>
      </w:r>
      <w:r>
        <w:t>záruční době,</w:t>
      </w:r>
      <w:r w:rsidR="00503C65">
        <w:t xml:space="preserve"> </w:t>
      </w:r>
      <w:r>
        <w:t>které brání řádnému užívání Díla nebo Části Díla, je Zhotovitel povinen uhradit</w:t>
      </w:r>
      <w:r w:rsidR="00503C65">
        <w:t xml:space="preserve"> </w:t>
      </w:r>
      <w:r>
        <w:t>Objednateli smluvní pokutu ve výši 10</w:t>
      </w:r>
      <w:r w:rsidR="00A2340C">
        <w:t>.</w:t>
      </w:r>
      <w:r>
        <w:t>000 Kč</w:t>
      </w:r>
      <w:r w:rsidR="00446B21">
        <w:t xml:space="preserve"> </w:t>
      </w:r>
      <w:r>
        <w:t>za každý jednotlivý případ</w:t>
      </w:r>
      <w:r w:rsidR="00143482">
        <w:t xml:space="preserve"> a </w:t>
      </w:r>
      <w:r>
        <w:t>za každý</w:t>
      </w:r>
      <w:r w:rsidR="00503C65">
        <w:t xml:space="preserve"> </w:t>
      </w:r>
      <w:r>
        <w:t>den prodlení</w:t>
      </w:r>
      <w:r w:rsidR="00143482">
        <w:t xml:space="preserve"> s </w:t>
      </w:r>
      <w:r>
        <w:t>odstraněním jednotlivé vady.</w:t>
      </w:r>
    </w:p>
    <w:p w14:paraId="0E086E7C" w14:textId="48B6CDCA" w:rsidR="00503C65" w:rsidRDefault="005F7CEA" w:rsidP="005F7CEA">
      <w:pPr>
        <w:pStyle w:val="Text1-1"/>
      </w:pPr>
      <w:r>
        <w:t>V případě, že</w:t>
      </w:r>
      <w:r w:rsidR="00143482">
        <w:t xml:space="preserve"> v </w:t>
      </w:r>
      <w:r>
        <w:t>průběhu realizace stavby nebo</w:t>
      </w:r>
      <w:r w:rsidR="00143482">
        <w:t xml:space="preserve"> v </w:t>
      </w:r>
      <w:r>
        <w:t>průběhu záruční doby dojde</w:t>
      </w:r>
      <w:r w:rsidR="00143482">
        <w:t xml:space="preserve"> k </w:t>
      </w:r>
      <w:r>
        <w:t>negativní změně (dočasné nebo trvalé) dopravně-technologických charakteristik ve</w:t>
      </w:r>
      <w:r w:rsidR="00503C65">
        <w:t xml:space="preserve"> </w:t>
      </w:r>
      <w:r>
        <w:t>srovnání</w:t>
      </w:r>
      <w:r w:rsidR="00143482">
        <w:t xml:space="preserve"> s </w:t>
      </w:r>
      <w:r>
        <w:t>jejich hodnotami dle schválené dokumentace (například omezení dovolené</w:t>
      </w:r>
      <w:r w:rsidR="00503C65">
        <w:t xml:space="preserve"> </w:t>
      </w:r>
      <w:r>
        <w:t>rychlosti včetně rychlosti jízdy odbočkou ve vlakové cestě, staniční nebo traťové</w:t>
      </w:r>
      <w:r w:rsidR="00503C65">
        <w:t xml:space="preserve"> </w:t>
      </w:r>
      <w:r>
        <w:t>provozní intervaly, kategorie ZZ, funkčnost trakčního napájení nebo osvětlení, ohřevů</w:t>
      </w:r>
      <w:r w:rsidR="00503C65">
        <w:t xml:space="preserve"> </w:t>
      </w:r>
      <w:r>
        <w:t>výhybek apod.)</w:t>
      </w:r>
      <w:r w:rsidR="00143482">
        <w:t xml:space="preserve"> v </w:t>
      </w:r>
      <w:r>
        <w:t>době trvání delší než 10 minut od ohlášení, je Zhotovitel povinen</w:t>
      </w:r>
      <w:r w:rsidR="00503C65">
        <w:t xml:space="preserve"> </w:t>
      </w:r>
      <w:r>
        <w:t>uhradit Objednateli smluvní pokutu ve výši 0,05 %</w:t>
      </w:r>
      <w:r w:rsidR="00143482">
        <w:t xml:space="preserve"> z </w:t>
      </w:r>
      <w:r>
        <w:t xml:space="preserve">ceny dotčené Části Díla za </w:t>
      </w:r>
      <w:r w:rsidR="000E2B01">
        <w:t xml:space="preserve">každý jednotlivý případ a </w:t>
      </w:r>
      <w:r>
        <w:t>každý</w:t>
      </w:r>
      <w:r w:rsidR="00503C65">
        <w:t xml:space="preserve"> </w:t>
      </w:r>
      <w:r w:rsidRPr="00674EA8">
        <w:t>započatý den trvání takové změny</w:t>
      </w:r>
      <w:r w:rsidR="004B034A">
        <w:t>, přičemž maximální výše smluvní pokuty za každý</w:t>
      </w:r>
      <w:r w:rsidR="009D5224" w:rsidRPr="009D5224">
        <w:t xml:space="preserve"> </w:t>
      </w:r>
      <w:r w:rsidR="009D5224">
        <w:t>takový jednotlivý případ a</w:t>
      </w:r>
      <w:r w:rsidR="004B034A">
        <w:t xml:space="preserve"> započatý den je omezen</w:t>
      </w:r>
      <w:r w:rsidR="000E2B01">
        <w:t>a</w:t>
      </w:r>
      <w:r w:rsidR="004B034A">
        <w:t xml:space="preserve"> částkou stanovenou za podmínek dle odst. </w:t>
      </w:r>
      <w:r w:rsidR="006927A2">
        <w:t xml:space="preserve">20.37 </w:t>
      </w:r>
      <w:r w:rsidR="004B034A">
        <w:t>Obchodních podmínek. Zhotovitel je vedle smluvní pokuty dle předchozí věty povinen uhradit</w:t>
      </w:r>
      <w:r w:rsidR="004B034A" w:rsidRPr="004B034A">
        <w:t xml:space="preserve"> </w:t>
      </w:r>
      <w:r w:rsidR="004B034A">
        <w:t>Objednateli plnou výši</w:t>
      </w:r>
      <w:r w:rsidRPr="00674EA8">
        <w:t xml:space="preserve"> </w:t>
      </w:r>
      <w:r w:rsidR="00C65938" w:rsidRPr="00674EA8">
        <w:t>smluvní</w:t>
      </w:r>
      <w:r w:rsidR="004B034A">
        <w:t>ch</w:t>
      </w:r>
      <w:r w:rsidR="00C65938" w:rsidRPr="00674EA8">
        <w:t xml:space="preserve"> pokut </w:t>
      </w:r>
      <w:r w:rsidR="004B034A" w:rsidRPr="00674EA8">
        <w:t>uplatněn</w:t>
      </w:r>
      <w:r w:rsidR="004B034A">
        <w:t>ých</w:t>
      </w:r>
      <w:r w:rsidR="004B034A" w:rsidRPr="00674EA8">
        <w:t xml:space="preserve"> </w:t>
      </w:r>
      <w:r w:rsidRPr="00674EA8">
        <w:t>vůči Objednateli ze strany dopravců. Prokáže-li Zhotovitel, že taková</w:t>
      </w:r>
      <w:r w:rsidR="00503C65" w:rsidRPr="00674EA8">
        <w:t xml:space="preserve"> </w:t>
      </w:r>
      <w:r w:rsidRPr="00674EA8">
        <w:t xml:space="preserve">změna nastala vlivem </w:t>
      </w:r>
      <w:r>
        <w:t>okolností, které nevyplývají</w:t>
      </w:r>
      <w:r w:rsidR="00143482">
        <w:t xml:space="preserve"> z </w:t>
      </w:r>
      <w:r>
        <w:t>jeho činnosti nebo</w:t>
      </w:r>
      <w:r w:rsidR="00143482">
        <w:t xml:space="preserve"> z </w:t>
      </w:r>
      <w:r>
        <w:t>vlastností</w:t>
      </w:r>
      <w:r w:rsidR="00503C65">
        <w:t xml:space="preserve"> </w:t>
      </w:r>
      <w:r>
        <w:t>dodávaných částí Díla, popř. které způsobil svou činností Objednatel, toto ustanovení</w:t>
      </w:r>
      <w:r w:rsidR="00503C65">
        <w:t xml:space="preserve"> </w:t>
      </w:r>
      <w:r>
        <w:t>se nepoužije.</w:t>
      </w:r>
      <w:r w:rsidR="00503C65">
        <w:t xml:space="preserve"> </w:t>
      </w:r>
    </w:p>
    <w:p w14:paraId="74833647" w14:textId="6D08E237" w:rsidR="005F7CEA" w:rsidRDefault="005F7CEA" w:rsidP="005F7CEA">
      <w:pPr>
        <w:pStyle w:val="Text1-1"/>
      </w:pPr>
      <w:r>
        <w:t>V případě, že Zhotovitel</w:t>
      </w:r>
      <w:r w:rsidR="00143482">
        <w:t xml:space="preserve"> v </w:t>
      </w:r>
      <w:r>
        <w:t>rozporu se Smlouvou nezahájí činnosti směřující ke</w:t>
      </w:r>
      <w:r w:rsidR="00503C65">
        <w:t xml:space="preserve"> </w:t>
      </w:r>
      <w:r>
        <w:t>zhotovení Díla nebo nebude pokračovat</w:t>
      </w:r>
      <w:r w:rsidR="00143482">
        <w:t xml:space="preserve"> v </w:t>
      </w:r>
      <w:r>
        <w:t>provádění Díla dle Harmonogramu</w:t>
      </w:r>
      <w:r w:rsidR="00143482">
        <w:t xml:space="preserve"> a </w:t>
      </w:r>
      <w:r>
        <w:t>toto</w:t>
      </w:r>
      <w:r w:rsidR="00503C65">
        <w:t xml:space="preserve"> </w:t>
      </w:r>
      <w:r>
        <w:t>porušení nenapraví ani do 10 dnů na základě předchozí výzvy Objednatele, je</w:t>
      </w:r>
      <w:r w:rsidR="00503C65">
        <w:t xml:space="preserve"> </w:t>
      </w:r>
      <w:r>
        <w:t>Zhotovitel povinen Objednateli uhradit smluvní pokutu ve výši 5 %</w:t>
      </w:r>
      <w:r w:rsidR="00143482">
        <w:t xml:space="preserve"> z </w:t>
      </w:r>
      <w:r>
        <w:t>celkové Ceny Díla</w:t>
      </w:r>
      <w:r w:rsidR="00503C65">
        <w:t xml:space="preserve"> </w:t>
      </w:r>
      <w:r>
        <w:t>za každý takový případ.</w:t>
      </w:r>
    </w:p>
    <w:p w14:paraId="68C63A93" w14:textId="12EFD7E4" w:rsidR="005F7CEA" w:rsidRDefault="005F7CEA" w:rsidP="005F7CEA">
      <w:pPr>
        <w:pStyle w:val="Text1-1"/>
      </w:pPr>
      <w:r>
        <w:t>V případě prodlení Zhotovitele</w:t>
      </w:r>
      <w:r w:rsidR="00143482">
        <w:t xml:space="preserve"> s </w:t>
      </w:r>
      <w:r>
        <w:t>převzetím Staveniště či jeho části, je Zhotovitel</w:t>
      </w:r>
      <w:r w:rsidR="00503C65">
        <w:t xml:space="preserve"> </w:t>
      </w:r>
      <w:r>
        <w:t>povinen uhradit Objednateli smluvní pokutu ve výši 0,05</w:t>
      </w:r>
      <w:r w:rsidR="009314E0">
        <w:t xml:space="preserve"> </w:t>
      </w:r>
      <w:r>
        <w:t>%</w:t>
      </w:r>
      <w:r w:rsidR="00143482">
        <w:t xml:space="preserve"> z </w:t>
      </w:r>
      <w:r>
        <w:t>celkové Ceny Díla za</w:t>
      </w:r>
      <w:r w:rsidR="00503C65">
        <w:t xml:space="preserve"> </w:t>
      </w:r>
      <w:r>
        <w:t>každý započatý den prodlení až do dne řádného převzetí Staveniště či jeho části</w:t>
      </w:r>
      <w:r w:rsidR="00503C65">
        <w:t xml:space="preserve"> </w:t>
      </w:r>
      <w:r>
        <w:t>Zhotovitelem</w:t>
      </w:r>
      <w:r w:rsidR="00063B99">
        <w:t>,</w:t>
      </w:r>
      <w:r w:rsidR="00063B99" w:rsidRPr="00063B99">
        <w:t xml:space="preserve"> </w:t>
      </w:r>
      <w:r w:rsidR="00063B99">
        <w:t>přičemž maximální výše smluvní pokuty za každý započatý den je omezen</w:t>
      </w:r>
      <w:r w:rsidR="00AA3E8F">
        <w:t>a</w:t>
      </w:r>
      <w:r w:rsidR="00063B99">
        <w:t xml:space="preserve"> částkou stanovenou za podmínek dle odst. </w:t>
      </w:r>
      <w:r w:rsidR="006927A2">
        <w:t xml:space="preserve">20.37 </w:t>
      </w:r>
      <w:r w:rsidR="00063B99">
        <w:t>Obchodních podmínek</w:t>
      </w:r>
      <w:r>
        <w:t>.</w:t>
      </w:r>
    </w:p>
    <w:p w14:paraId="17C2121D" w14:textId="566D6A03" w:rsidR="005F7CEA" w:rsidRDefault="005F7CEA" w:rsidP="005F7CEA">
      <w:pPr>
        <w:pStyle w:val="Text1-1"/>
      </w:pPr>
      <w:r>
        <w:t>V případě prodlení Zhotovitele</w:t>
      </w:r>
      <w:r w:rsidR="00143482">
        <w:t xml:space="preserve"> s </w:t>
      </w:r>
      <w:r>
        <w:t>termínem vyklizení Staveniště či jeho části, je</w:t>
      </w:r>
      <w:r w:rsidR="00503C65">
        <w:t xml:space="preserve"> </w:t>
      </w:r>
      <w:r>
        <w:t>Zhotovitel povinen uhradit Objednateli smluvní pokutu ve výši 0,05</w:t>
      </w:r>
      <w:r w:rsidR="009314E0">
        <w:t xml:space="preserve"> </w:t>
      </w:r>
      <w:r>
        <w:t>%</w:t>
      </w:r>
      <w:r w:rsidR="00143482">
        <w:t xml:space="preserve"> z </w:t>
      </w:r>
      <w:r>
        <w:t>celkové Ceny</w:t>
      </w:r>
      <w:r w:rsidR="00503C65">
        <w:t xml:space="preserve"> </w:t>
      </w:r>
      <w:r>
        <w:t xml:space="preserve">Díla za každý započatý </w:t>
      </w:r>
      <w:r w:rsidR="7EDDFC9C">
        <w:t>měsíc</w:t>
      </w:r>
      <w:r w:rsidR="00F06385">
        <w:t xml:space="preserve"> </w:t>
      </w:r>
      <w:r>
        <w:t>prodlení až do dne vyklizení Staveniště či jeho části,</w:t>
      </w:r>
      <w:r w:rsidR="00063B99">
        <w:t xml:space="preserve"> přičemž maximální výše smluvní pokuty za každý započatý den je omezen</w:t>
      </w:r>
      <w:r w:rsidR="00AA3E8F">
        <w:t>a</w:t>
      </w:r>
      <w:r w:rsidR="00063B99">
        <w:t xml:space="preserve"> částkou stanovenou za podmínek dle odst. </w:t>
      </w:r>
      <w:r w:rsidR="006927A2">
        <w:t xml:space="preserve">20.37 </w:t>
      </w:r>
      <w:r w:rsidR="00063B99">
        <w:t xml:space="preserve">Obchodních podmínek. </w:t>
      </w:r>
    </w:p>
    <w:p w14:paraId="0B3DADEB" w14:textId="57849C6C" w:rsidR="00503C65" w:rsidRDefault="005F7CEA" w:rsidP="005F7CEA">
      <w:pPr>
        <w:pStyle w:val="Text1-1"/>
      </w:pPr>
      <w:r>
        <w:t>V případě, že Zhotovitel nesplní povinnost zabezpečit již provedené Části Díla po dobu</w:t>
      </w:r>
      <w:r w:rsidR="00503C65">
        <w:t xml:space="preserve"> </w:t>
      </w:r>
      <w:r>
        <w:t>přerušení prací na Díle nebo Části Díla dle odst. 3.9 těchto Obchodních podmínek, je</w:t>
      </w:r>
      <w:r w:rsidR="00503C65">
        <w:t xml:space="preserve"> </w:t>
      </w:r>
      <w:r>
        <w:t>Zhotovitel povinen uhradit Objednateli smluvní pokutu ve výši 0,5</w:t>
      </w:r>
      <w:r w:rsidR="009314E0">
        <w:t xml:space="preserve"> </w:t>
      </w:r>
      <w:r>
        <w:t>%</w:t>
      </w:r>
      <w:r w:rsidR="00143482">
        <w:t xml:space="preserve"> z </w:t>
      </w:r>
      <w:r>
        <w:t>ceny všech</w:t>
      </w:r>
      <w:r w:rsidR="00503C65">
        <w:t xml:space="preserve"> </w:t>
      </w:r>
      <w:r>
        <w:t>dotčených Částí Díla za každý takový případ.</w:t>
      </w:r>
      <w:r w:rsidR="00503C65">
        <w:t xml:space="preserve"> </w:t>
      </w:r>
    </w:p>
    <w:p w14:paraId="5845B981" w14:textId="41E51DC1" w:rsidR="005F7CEA" w:rsidRDefault="005F7CEA" w:rsidP="005F7CEA">
      <w:pPr>
        <w:pStyle w:val="Text1-1"/>
      </w:pPr>
      <w:r>
        <w:t>V případě, že Zhotovitel pověřil prováděním Díla jiného Poddodavatele než toho, který</w:t>
      </w:r>
      <w:r w:rsidR="00503C65">
        <w:t xml:space="preserve"> </w:t>
      </w:r>
      <w:r>
        <w:t>byl uveden</w:t>
      </w:r>
      <w:r w:rsidR="00143482">
        <w:t xml:space="preserve"> v </w:t>
      </w:r>
      <w:r>
        <w:t>příloze č. 8 Smlouvy, bez předchozího písemného souhlasu Objednatele</w:t>
      </w:r>
      <w:r w:rsidR="00503C65">
        <w:t xml:space="preserve"> </w:t>
      </w:r>
      <w:r>
        <w:t>provedeného formou dodatku ke Smlouvě, je Zhotovitel povinen uhradit Objednateli</w:t>
      </w:r>
      <w:r w:rsidR="00503C65">
        <w:t xml:space="preserve"> </w:t>
      </w:r>
      <w:r>
        <w:t xml:space="preserve">smluvní pokutu ve výši </w:t>
      </w:r>
      <w:r w:rsidR="009D5224">
        <w:t>1 %</w:t>
      </w:r>
      <w:r w:rsidR="00143482">
        <w:t xml:space="preserve"> z </w:t>
      </w:r>
      <w:r>
        <w:t>celkové Ceny Díla za každý takový případ. Ostatní nároky</w:t>
      </w:r>
      <w:r w:rsidR="00503C65">
        <w:t xml:space="preserve"> </w:t>
      </w:r>
      <w:r>
        <w:t>Objednatele tím nejsou dotčeny.</w:t>
      </w:r>
    </w:p>
    <w:p w14:paraId="05EA7F5B" w14:textId="6C2DF94C" w:rsidR="005F7CEA" w:rsidRDefault="005F7CEA" w:rsidP="005F7CEA">
      <w:pPr>
        <w:pStyle w:val="Text1-1"/>
      </w:pPr>
      <w:r>
        <w:t>V případě, že Zhotovitel poruší povinnost řádně předat Objednateli dokumentaci</w:t>
      </w:r>
      <w:r w:rsidR="00503C65">
        <w:t xml:space="preserve"> </w:t>
      </w:r>
      <w:r>
        <w:t>skutečného provedení stavby včetně její geodetické části podle podmínek stanovených</w:t>
      </w:r>
      <w:r w:rsidR="00503C65">
        <w:t xml:space="preserve"> </w:t>
      </w:r>
      <w:r>
        <w:t>Smlouvou, je Zhotovitel povinen uhradit Objednateli smluvní pokutu ve výši 0,05</w:t>
      </w:r>
      <w:r w:rsidR="001717BE">
        <w:t> </w:t>
      </w:r>
      <w:r>
        <w:t>%</w:t>
      </w:r>
      <w:r w:rsidR="00143482">
        <w:t xml:space="preserve"> </w:t>
      </w:r>
      <w:proofErr w:type="gramStart"/>
      <w:r w:rsidR="00143482">
        <w:t>z </w:t>
      </w:r>
      <w:r>
        <w:t xml:space="preserve"> Ceny</w:t>
      </w:r>
      <w:proofErr w:type="gramEnd"/>
      <w:r>
        <w:t xml:space="preserve"> Díla za každých započatých 30 dní prodlení.</w:t>
      </w:r>
    </w:p>
    <w:p w14:paraId="10247258" w14:textId="48DA6223" w:rsidR="005F7CEA" w:rsidRDefault="005F7CEA" w:rsidP="005F7CEA">
      <w:pPr>
        <w:pStyle w:val="Text1-1"/>
      </w:pPr>
      <w:r>
        <w:t>V případě, že Zhotovitel odřekne nebo změní termín (tj. datum, popř. čas) výluky</w:t>
      </w:r>
      <w:r w:rsidR="00503C65">
        <w:t xml:space="preserve"> </w:t>
      </w:r>
      <w:r>
        <w:t>zveřejněné ve střednědobém plánu výluk, uhradí Objednateli smluvní pokutu ve výši</w:t>
      </w:r>
      <w:r w:rsidR="00503C65">
        <w:t xml:space="preserve"> </w:t>
      </w:r>
      <w:r w:rsidR="00446B21">
        <w:t>1.000</w:t>
      </w:r>
      <w:r>
        <w:t xml:space="preserve"> Kč) za každý případ výluky</w:t>
      </w:r>
      <w:r w:rsidR="00143482">
        <w:t xml:space="preserve"> u </w:t>
      </w:r>
      <w:r>
        <w:t>každého</w:t>
      </w:r>
      <w:r w:rsidR="00503C65">
        <w:t xml:space="preserve"> </w:t>
      </w:r>
      <w:r>
        <w:t>dotčeného dopravce:</w:t>
      </w:r>
      <w:r w:rsidR="00503C65">
        <w:t xml:space="preserve"> </w:t>
      </w:r>
    </w:p>
    <w:p w14:paraId="61435ADB" w14:textId="77777777" w:rsidR="005F7CEA" w:rsidRDefault="005F7CEA" w:rsidP="00D25531">
      <w:pPr>
        <w:pStyle w:val="Odstavec1-1a"/>
        <w:numPr>
          <w:ilvl w:val="0"/>
          <w:numId w:val="10"/>
        </w:numPr>
      </w:pPr>
      <w:r>
        <w:t>jehož jízda vlaku byla ovlivněna, nebo</w:t>
      </w:r>
    </w:p>
    <w:p w14:paraId="700168EF" w14:textId="77777777" w:rsidR="005F7CEA" w:rsidRDefault="005F7CEA" w:rsidP="00503C65">
      <w:pPr>
        <w:pStyle w:val="Odstavec1-1a"/>
      </w:pPr>
      <w:r>
        <w:t>který již zpracoval</w:t>
      </w:r>
      <w:r w:rsidR="00143482">
        <w:t xml:space="preserve"> a </w:t>
      </w:r>
      <w:r>
        <w:t>předal Objednateli (jako provozovateli dráhy) své dílčí</w:t>
      </w:r>
      <w:r w:rsidR="00503C65">
        <w:t xml:space="preserve"> </w:t>
      </w:r>
      <w:r>
        <w:t>opatření</w:t>
      </w:r>
      <w:r w:rsidR="00143482">
        <w:t xml:space="preserve"> k </w:t>
      </w:r>
      <w:r>
        <w:t>dopravě</w:t>
      </w:r>
      <w:r w:rsidR="00143482">
        <w:t xml:space="preserve"> s </w:t>
      </w:r>
      <w:r>
        <w:t>konkrétním dopadem na jízdu vlaku.</w:t>
      </w:r>
    </w:p>
    <w:p w14:paraId="01238FD1" w14:textId="77777777" w:rsidR="005F7CEA" w:rsidRDefault="005F7CEA" w:rsidP="005F7CEA">
      <w:pPr>
        <w:pStyle w:val="Text1-1"/>
      </w:pPr>
      <w:r>
        <w:lastRenderedPageBreak/>
        <w:t>Platí, že překročením doby trvání výluky není výluka, která byla pozdě zahájena</w:t>
      </w:r>
      <w:r w:rsidR="00143482">
        <w:t xml:space="preserve"> z </w:t>
      </w:r>
      <w:r>
        <w:t>důvodů na straně Objednatele, pokud byl celkový časový rozsah výluky dodržen.</w:t>
      </w:r>
    </w:p>
    <w:p w14:paraId="4C50E31F" w14:textId="3E88D659" w:rsidR="005F7CEA" w:rsidRDefault="005F7CEA" w:rsidP="005F7CEA">
      <w:pPr>
        <w:pStyle w:val="Text1-1"/>
      </w:pPr>
      <w:r>
        <w:t>V případě, že Zhotovitel nesplní svoji povinnost stanovenou Smlouvou udržovat po</w:t>
      </w:r>
      <w:r w:rsidR="00503C65">
        <w:t xml:space="preserve"> </w:t>
      </w:r>
      <w:r>
        <w:t>celou dobu provádění Díla</w:t>
      </w:r>
      <w:r w:rsidR="00143482">
        <w:t xml:space="preserve"> v </w:t>
      </w:r>
      <w:r>
        <w:t>platnosti Objednatelem vyžadované pojistné smlouvy</w:t>
      </w:r>
      <w:r w:rsidR="00503C65">
        <w:t xml:space="preserve"> </w:t>
      </w:r>
      <w:r>
        <w:t>anebo nepředloží Objednateli</w:t>
      </w:r>
      <w:r w:rsidR="00143482">
        <w:t xml:space="preserve"> k </w:t>
      </w:r>
      <w:r>
        <w:t>prokázání splnění této své povinnosti stanovené</w:t>
      </w:r>
      <w:r w:rsidR="00503C65">
        <w:t xml:space="preserve"> </w:t>
      </w:r>
      <w:r>
        <w:t>doklady, je Zhotovitel povinen uhradit Objednateli smluvní pokutu ve výši 0,</w:t>
      </w:r>
      <w:r w:rsidR="00604906">
        <w:t>05</w:t>
      </w:r>
      <w:r w:rsidR="00B21998">
        <w:t xml:space="preserve"> </w:t>
      </w:r>
      <w:r>
        <w:t>%</w:t>
      </w:r>
      <w:r w:rsidR="00143482">
        <w:t xml:space="preserve"> z </w:t>
      </w:r>
      <w:r>
        <w:t xml:space="preserve">Ceny Díla za každý </w:t>
      </w:r>
      <w:r w:rsidR="00604906">
        <w:t xml:space="preserve">započatý </w:t>
      </w:r>
      <w:r>
        <w:t>den neplnění této povinnosti</w:t>
      </w:r>
      <w:r w:rsidR="00604906">
        <w:t>, maximálně však ve výši 40.000, -Kč za každý započatý den prodlení.</w:t>
      </w:r>
      <w:r>
        <w:t xml:space="preserve"> Ostatní nároky Objednatele</w:t>
      </w:r>
      <w:r w:rsidR="00503C65">
        <w:t xml:space="preserve"> </w:t>
      </w:r>
      <w:r>
        <w:t>tím nejsou dotčeny.</w:t>
      </w:r>
    </w:p>
    <w:p w14:paraId="5625FDD2" w14:textId="1ED1AEEB" w:rsidR="005F7CEA" w:rsidRDefault="005F7CEA" w:rsidP="005F7CEA">
      <w:pPr>
        <w:pStyle w:val="Text1-1"/>
      </w:pPr>
      <w:r>
        <w:t>V případě, že Zhotovitel nesplní svoji povinnost poskytnout</w:t>
      </w:r>
      <w:r w:rsidR="00143482">
        <w:t xml:space="preserve"> a </w:t>
      </w:r>
      <w:r>
        <w:t>předat Objednateli</w:t>
      </w:r>
      <w:r w:rsidR="00503C65">
        <w:t xml:space="preserve"> </w:t>
      </w:r>
      <w:r w:rsidR="00F62374">
        <w:t xml:space="preserve">Bankovní záruku za odstranění </w:t>
      </w:r>
      <w:r>
        <w:t>vad</w:t>
      </w:r>
      <w:r w:rsidR="00503C65">
        <w:t xml:space="preserve"> </w:t>
      </w:r>
      <w:r w:rsidR="00F62374" w:rsidRPr="00F37EEF">
        <w:t xml:space="preserve">nebo Pojistnou záruku za odstranění vad </w:t>
      </w:r>
      <w:r w:rsidRPr="00F37EEF">
        <w:t>nebo neudržuje</w:t>
      </w:r>
      <w:r w:rsidR="00143482" w:rsidRPr="00F37EEF">
        <w:t xml:space="preserve"> v </w:t>
      </w:r>
      <w:r w:rsidRPr="00F37EEF">
        <w:t>platnosti Bankovní záruky</w:t>
      </w:r>
      <w:r w:rsidR="00143482" w:rsidRPr="00F37EEF">
        <w:t xml:space="preserve"> </w:t>
      </w:r>
      <w:r w:rsidR="00F62374" w:rsidRPr="00F37EEF">
        <w:t xml:space="preserve">nebo Pojistné záruky </w:t>
      </w:r>
      <w:r w:rsidR="00143482">
        <w:t>v </w:t>
      </w:r>
      <w:r>
        <w:t>rozsahu vyžadovaném Smlouvou, je</w:t>
      </w:r>
      <w:r w:rsidR="00503C65">
        <w:t xml:space="preserve"> </w:t>
      </w:r>
      <w:r>
        <w:t>Zhotovitel povinen uhradit Objednateli smluvní pokutu ve výši 0,</w:t>
      </w:r>
      <w:r w:rsidR="009C75BD">
        <w:t xml:space="preserve">5 </w:t>
      </w:r>
      <w:r>
        <w:t>%</w:t>
      </w:r>
      <w:r w:rsidR="00143482">
        <w:t xml:space="preserve"> z </w:t>
      </w:r>
      <w:r w:rsidR="009C75BD">
        <w:t>hodnoty Bankovní záruky nebo Pojistné záruky</w:t>
      </w:r>
      <w:r>
        <w:t xml:space="preserve"> za každý den neplnění této povinnosti</w:t>
      </w:r>
      <w:r w:rsidR="009C75BD">
        <w:t>, maximálně však ve výši 20.000 Kč</w:t>
      </w:r>
      <w:r w:rsidR="00AC28AA">
        <w:t xml:space="preserve"> za každý započatý den prodlení</w:t>
      </w:r>
      <w:r>
        <w:t>. Ostatní nároky Objednatele tím nejsou</w:t>
      </w:r>
      <w:r w:rsidR="00503C65">
        <w:t xml:space="preserve"> </w:t>
      </w:r>
      <w:r>
        <w:t>dotčeny.</w:t>
      </w:r>
    </w:p>
    <w:p w14:paraId="7FC6603C" w14:textId="6D303A52" w:rsidR="00503C65" w:rsidRDefault="005F7CEA" w:rsidP="005F7CEA">
      <w:pPr>
        <w:pStyle w:val="Text1-1"/>
      </w:pPr>
      <w:r>
        <w:t xml:space="preserve">V případě, že Zhotovitel </w:t>
      </w:r>
      <w:r w:rsidR="00526E52">
        <w:t>nepředložil</w:t>
      </w:r>
      <w:r w:rsidR="00716776">
        <w:t xml:space="preserve"> dokumenty dle odst.</w:t>
      </w:r>
      <w:r w:rsidR="004F6CA3">
        <w:t xml:space="preserve"> </w:t>
      </w:r>
      <w:r w:rsidR="00F06385">
        <w:t>8.8</w:t>
      </w:r>
      <w:r w:rsidR="004F6CA3">
        <w:t xml:space="preserve"> </w:t>
      </w:r>
      <w:r w:rsidR="00716776">
        <w:t xml:space="preserve">Smlouvy </w:t>
      </w:r>
      <w:r w:rsidR="00C553D2" w:rsidRPr="5A6CAD18">
        <w:rPr>
          <w:rFonts w:asciiTheme="minorHAnsi" w:hAnsiTheme="minorHAnsi"/>
        </w:rPr>
        <w:t xml:space="preserve">nebo </w:t>
      </w:r>
      <w:proofErr w:type="gramStart"/>
      <w:r>
        <w:t>postoupil</w:t>
      </w:r>
      <w:proofErr w:type="gramEnd"/>
      <w:r w:rsidR="00503C65">
        <w:t xml:space="preserve"> </w:t>
      </w:r>
      <w:r>
        <w:t>byť</w:t>
      </w:r>
      <w:r w:rsidR="00143482">
        <w:t xml:space="preserve"> i </w:t>
      </w:r>
      <w:r>
        <w:t>jen částečně pohledávky související</w:t>
      </w:r>
      <w:r w:rsidR="00143482">
        <w:t xml:space="preserve"> s </w:t>
      </w:r>
      <w:r>
        <w:t>prováděním Díla třetí osobě, je Zhotovitel</w:t>
      </w:r>
      <w:r w:rsidR="00503C65">
        <w:t xml:space="preserve"> </w:t>
      </w:r>
      <w:r>
        <w:t xml:space="preserve">povinen uhradit Objednateli smluvní pokutu ve výši </w:t>
      </w:r>
      <w:r w:rsidR="00604906">
        <w:t>3 %</w:t>
      </w:r>
      <w:r w:rsidR="00143482">
        <w:t xml:space="preserve"> z</w:t>
      </w:r>
      <w:r>
        <w:t xml:space="preserve"> Ceny Díla za každý</w:t>
      </w:r>
      <w:r w:rsidR="00503C65">
        <w:t xml:space="preserve"> </w:t>
      </w:r>
      <w:r>
        <w:t>takový případ. Ostatní nároky Objednatele tím nejsou dotčeny.</w:t>
      </w:r>
      <w:r w:rsidR="00503C65">
        <w:t xml:space="preserve"> </w:t>
      </w:r>
    </w:p>
    <w:p w14:paraId="7866E843" w14:textId="2F154128" w:rsidR="005F7CEA" w:rsidRDefault="005F7CEA" w:rsidP="005F7CEA">
      <w:pPr>
        <w:pStyle w:val="Text1-1"/>
      </w:pPr>
      <w:r>
        <w:t>V případě, že se na Staveništi nacházejí pracovníci Zhotovitele či další osoby</w:t>
      </w:r>
      <w:r w:rsidR="00503C65">
        <w:t xml:space="preserve"> </w:t>
      </w:r>
      <w:r>
        <w:t>vykonávající pracovní činnost</w:t>
      </w:r>
      <w:r w:rsidR="00143482">
        <w:t xml:space="preserve"> v </w:t>
      </w:r>
      <w:r>
        <w:t>kolejišti nebo</w:t>
      </w:r>
      <w:r w:rsidR="00143482">
        <w:t xml:space="preserve"> v </w:t>
      </w:r>
      <w:r>
        <w:t>blízkosti kolejí bez průkazu „Oprávnění</w:t>
      </w:r>
      <w:r w:rsidR="00503C65">
        <w:t xml:space="preserve"> </w:t>
      </w:r>
      <w:r>
        <w:t>ke vstupu do kolejiště“, je Zhotovitel povinen uhradit Objednateli smluvní pokutu ve</w:t>
      </w:r>
      <w:r w:rsidR="00503C65">
        <w:t xml:space="preserve"> </w:t>
      </w:r>
      <w:r w:rsidR="00446B21">
        <w:t>výši 1.000</w:t>
      </w:r>
      <w:r>
        <w:t xml:space="preserve"> Kč  za každý zjištěný případ</w:t>
      </w:r>
      <w:r w:rsidR="00143482">
        <w:t xml:space="preserve"> a </w:t>
      </w:r>
      <w:r>
        <w:t>za každý</w:t>
      </w:r>
      <w:r w:rsidR="00503C65">
        <w:t xml:space="preserve"> </w:t>
      </w:r>
      <w:r>
        <w:t>kalendářní den až do dne, kdy Zhotovitel prokáže, že předmětní pracovníci obdrželi</w:t>
      </w:r>
      <w:r w:rsidR="00503C65">
        <w:t xml:space="preserve"> </w:t>
      </w:r>
      <w:r>
        <w:t>průkaz „Oprávnění ke vstupu do kolejiště“ nebo přestali vykonávat pracovní činnost</w:t>
      </w:r>
      <w:r w:rsidR="00143482">
        <w:t xml:space="preserve"> v </w:t>
      </w:r>
      <w:r>
        <w:t>kolejišti nebo</w:t>
      </w:r>
      <w:r w:rsidR="00143482">
        <w:t xml:space="preserve"> v </w:t>
      </w:r>
      <w:r>
        <w:t>blízkosti kolejí.</w:t>
      </w:r>
    </w:p>
    <w:p w14:paraId="1EE945F5" w14:textId="0D78C36D" w:rsidR="005F7CEA" w:rsidRDefault="005F7CEA" w:rsidP="005F7CEA">
      <w:pPr>
        <w:pStyle w:val="Text1-1"/>
      </w:pPr>
      <w:r>
        <w:t>V případě, že Zhotovitel poruší svoji povinnost vést řádným způsobem stavební deník</w:t>
      </w:r>
      <w:r w:rsidR="00503C65">
        <w:t xml:space="preserve"> </w:t>
      </w:r>
      <w:r>
        <w:t>nebo jednoduchý záznam</w:t>
      </w:r>
      <w:r w:rsidR="00143482">
        <w:t xml:space="preserve"> o </w:t>
      </w:r>
      <w:r>
        <w:t>stavbě, včetně dodržení požadavků jejich obsahových</w:t>
      </w:r>
      <w:r w:rsidR="00503C65">
        <w:t xml:space="preserve"> </w:t>
      </w:r>
      <w:r>
        <w:t>náležitostí</w:t>
      </w:r>
      <w:r w:rsidR="00143482">
        <w:t xml:space="preserve"> v </w:t>
      </w:r>
      <w:r>
        <w:t>souladu</w:t>
      </w:r>
      <w:r w:rsidR="00143482">
        <w:t xml:space="preserve"> s </w:t>
      </w:r>
      <w:r>
        <w:t>obecně závaznými předpisy</w:t>
      </w:r>
      <w:r w:rsidR="00143482">
        <w:t xml:space="preserve"> a </w:t>
      </w:r>
      <w:r>
        <w:t>Smlouvou</w:t>
      </w:r>
      <w:r w:rsidR="00143482">
        <w:t xml:space="preserve"> a </w:t>
      </w:r>
      <w:r>
        <w:t>jejími přílohami,</w:t>
      </w:r>
      <w:r w:rsidR="00503C65">
        <w:t xml:space="preserve"> </w:t>
      </w:r>
      <w:r>
        <w:t>zejména odst. 4.1</w:t>
      </w:r>
      <w:r w:rsidR="00143482">
        <w:t xml:space="preserve"> a </w:t>
      </w:r>
      <w:r>
        <w:t>4.2 těchto Obchodních podmínek</w:t>
      </w:r>
      <w:r w:rsidR="00143482">
        <w:t xml:space="preserve"> a </w:t>
      </w:r>
      <w:r>
        <w:t>Technickými podmínkami, je</w:t>
      </w:r>
      <w:r w:rsidR="00503C65">
        <w:t xml:space="preserve"> </w:t>
      </w:r>
      <w:r>
        <w:t>Zhotovitel povinen uhradit Objednateli smluvní pokutu ve výši 1</w:t>
      </w:r>
      <w:r w:rsidR="00604906">
        <w:t xml:space="preserve"> </w:t>
      </w:r>
      <w:r>
        <w:t>%</w:t>
      </w:r>
      <w:r w:rsidR="00143482">
        <w:t xml:space="preserve"> z </w:t>
      </w:r>
      <w:r>
        <w:t>Ceny Díla,</w:t>
      </w:r>
      <w:r w:rsidR="00503C65">
        <w:t xml:space="preserve"> </w:t>
      </w:r>
      <w:r w:rsidR="00446B21">
        <w:t>maximálně 20.000</w:t>
      </w:r>
      <w:r>
        <w:t xml:space="preserve"> Kč (slovy: dvacet</w:t>
      </w:r>
      <w:r w:rsidR="00B20DEB">
        <w:t xml:space="preserve"> </w:t>
      </w:r>
      <w:r>
        <w:t>tisíc korun českých) za každý zjištěný případ</w:t>
      </w:r>
      <w:r w:rsidR="00503C65">
        <w:t xml:space="preserve"> </w:t>
      </w:r>
      <w:r>
        <w:t>porušení takové povinnosti. Pokud Zhotovitel nezjedná nápravu do čtrnácti (14) dnů</w:t>
      </w:r>
      <w:r w:rsidR="00503C65">
        <w:t xml:space="preserve"> </w:t>
      </w:r>
      <w:r>
        <w:t>ode dne zápisu Objednatele do stavebního deníku</w:t>
      </w:r>
      <w:r w:rsidR="00143482">
        <w:t xml:space="preserve"> o </w:t>
      </w:r>
      <w:r>
        <w:t>zjištění nedostatku, je povinen</w:t>
      </w:r>
      <w:r w:rsidR="00503C65">
        <w:t xml:space="preserve"> </w:t>
      </w:r>
      <w:r>
        <w:t>uhradit další</w:t>
      </w:r>
      <w:r w:rsidR="004D58A1">
        <w:t xml:space="preserve"> smluvní pokutu ve výši 10.000</w:t>
      </w:r>
      <w:r>
        <w:t xml:space="preserve"> Kč za</w:t>
      </w:r>
      <w:r w:rsidR="00503C65">
        <w:t xml:space="preserve"> </w:t>
      </w:r>
      <w:r>
        <w:t>každý další den, až do dne, kdy odstraní veškeré nedostatky ve vedení stavebního</w:t>
      </w:r>
      <w:r w:rsidR="00503C65">
        <w:t xml:space="preserve"> </w:t>
      </w:r>
      <w:r>
        <w:t>deníku.</w:t>
      </w:r>
    </w:p>
    <w:p w14:paraId="7C10D73A" w14:textId="2BA42BF8" w:rsidR="00776EA4" w:rsidRDefault="00776EA4" w:rsidP="5A6CAD18">
      <w:pPr>
        <w:pStyle w:val="Text1-1"/>
        <w:numPr>
          <w:ilvl w:val="0"/>
          <w:numId w:val="0"/>
        </w:numPr>
        <w:ind w:left="737"/>
        <w:rPr>
          <w:highlight w:val="green"/>
        </w:rPr>
      </w:pPr>
    </w:p>
    <w:p w14:paraId="252C336B" w14:textId="0B78CA3A" w:rsidR="00FB2FE0" w:rsidRDefault="00FB2FE0" w:rsidP="005F7CEA">
      <w:pPr>
        <w:pStyle w:val="Text1-1"/>
      </w:pPr>
      <w:r>
        <w:t>Variantní ustanovení podle typu financování:</w:t>
      </w:r>
    </w:p>
    <w:p w14:paraId="3FB4542A" w14:textId="1044DCFC" w:rsidR="00776EA4" w:rsidRDefault="00DE13C2" w:rsidP="00FB2FE0">
      <w:pPr>
        <w:pStyle w:val="Text1-2"/>
      </w:pPr>
      <w:r w:rsidRPr="00116F5E">
        <w:rPr>
          <w:b/>
          <w:bCs/>
        </w:rPr>
        <w:t>[IG a Podlimitní jmenovité akce/stavby]</w:t>
      </w:r>
      <w:r>
        <w:t xml:space="preserve"> </w:t>
      </w:r>
      <w:r w:rsidR="00776EA4" w:rsidRPr="008D16F1">
        <w:t xml:space="preserve">V případě, že Zhotovitel poruší svoji povinnost předat TDS zprávu o postupu prací dle odst. </w:t>
      </w:r>
      <w:r w:rsidR="00776EA4" w:rsidRPr="008D16F1">
        <w:fldChar w:fldCharType="begin"/>
      </w:r>
      <w:r w:rsidR="00776EA4" w:rsidRPr="008D16F1">
        <w:instrText xml:space="preserve"> REF _Ref132800684 \r \h </w:instrText>
      </w:r>
      <w:r w:rsidR="00776EA4">
        <w:rPr>
          <w:highlight w:val="cyan"/>
        </w:rPr>
        <w:instrText xml:space="preserve"> \* MERGEFORMAT </w:instrText>
      </w:r>
      <w:r w:rsidR="00776EA4" w:rsidRPr="008D16F1">
        <w:fldChar w:fldCharType="separate"/>
      </w:r>
      <w:r w:rsidR="00776EA4">
        <w:t>4.3</w:t>
      </w:r>
      <w:r w:rsidR="00776EA4" w:rsidRPr="008D16F1">
        <w:fldChar w:fldCharType="end"/>
      </w:r>
      <w:r w:rsidR="00776EA4" w:rsidRPr="008D16F1">
        <w:t xml:space="preserve"> je Zhotovitel povinen uhradit Objednateli smluvní pokutu ve výši 0,05 % z Ceny Díla, maximálně 1.000.000 Kč (slovy: jeden milion korun českých) za každý zjištěný případ porušení takové povinnosti. Pokud Zhotovitel nezjedná nápravu do čtrnácti (14) dnů, je povinen uhradit další smluvní pokutu ve výši 5.000 Kč za každý další den, až do dne, kdy předá TDS předmětnou zprávu o postupu prací</w:t>
      </w:r>
      <w:r w:rsidR="00776EA4">
        <w:t>.</w:t>
      </w:r>
    </w:p>
    <w:p w14:paraId="762D85F7" w14:textId="3C8D682E" w:rsidR="005F7CEA" w:rsidRDefault="005C2D7A" w:rsidP="00B5558C">
      <w:pPr>
        <w:pStyle w:val="Text1-2"/>
      </w:pPr>
      <w:r w:rsidRPr="00116F5E">
        <w:rPr>
          <w:b/>
          <w:bCs/>
        </w:rPr>
        <w:t>[OUA + PR]</w:t>
      </w:r>
      <w:r>
        <w:t xml:space="preserve"> NEOBSAZENO.</w:t>
      </w:r>
    </w:p>
    <w:p w14:paraId="4B795D40" w14:textId="2DDCCA85" w:rsidR="005F7CEA" w:rsidRDefault="0F63F6E5" w:rsidP="005F7CEA">
      <w:pPr>
        <w:pStyle w:val="Text1-1"/>
      </w:pPr>
      <w:r>
        <w:t>V případě, že Zhotovitel</w:t>
      </w:r>
      <w:r w:rsidR="6DE9A495">
        <w:t xml:space="preserve"> </w:t>
      </w:r>
      <w:r w:rsidR="0D116ABC">
        <w:t xml:space="preserve">poruší </w:t>
      </w:r>
      <w:r w:rsidR="175A76AF">
        <w:t>plán BOZP</w:t>
      </w:r>
      <w:r>
        <w:t>, je Zhotovitel povinen uhradit Objednateli smluvní pokutu ve</w:t>
      </w:r>
      <w:r w:rsidR="5CAABECB">
        <w:t xml:space="preserve"> </w:t>
      </w:r>
      <w:r>
        <w:t xml:space="preserve">výši </w:t>
      </w:r>
      <w:r w:rsidR="7600B8A9">
        <w:t xml:space="preserve">1 </w:t>
      </w:r>
      <w:r>
        <w:t>%</w:t>
      </w:r>
      <w:r w:rsidR="6FD6AA51">
        <w:t xml:space="preserve"> z </w:t>
      </w:r>
      <w:r>
        <w:t>Ceny Díla, maximálně</w:t>
      </w:r>
      <w:r w:rsidR="7600B8A9">
        <w:t xml:space="preserve"> </w:t>
      </w:r>
      <w:r w:rsidR="175A76AF">
        <w:t xml:space="preserve">však ve výši </w:t>
      </w:r>
      <w:r w:rsidR="1A34BC71">
        <w:t>200</w:t>
      </w:r>
      <w:r w:rsidR="05473F62">
        <w:t>.</w:t>
      </w:r>
      <w:r w:rsidR="1A34BC71">
        <w:t xml:space="preserve">000 Kč </w:t>
      </w:r>
      <w:r>
        <w:t>za každý</w:t>
      </w:r>
      <w:r w:rsidR="5CAABECB">
        <w:t xml:space="preserve"> </w:t>
      </w:r>
      <w:r w:rsidR="175A76AF">
        <w:t xml:space="preserve">takový </w:t>
      </w:r>
      <w:r>
        <w:t>případ.</w:t>
      </w:r>
    </w:p>
    <w:p w14:paraId="09FB384B" w14:textId="69D4AF6F" w:rsidR="005F7CEA" w:rsidRDefault="005F7CEA" w:rsidP="005F7CEA">
      <w:pPr>
        <w:pStyle w:val="Text1-1"/>
      </w:pPr>
      <w:r>
        <w:t>V případě, že Zhotovitel</w:t>
      </w:r>
      <w:r w:rsidR="00143482">
        <w:t xml:space="preserve"> v </w:t>
      </w:r>
      <w:r>
        <w:t xml:space="preserve">rozporu se Smlouvou použije pro účely </w:t>
      </w:r>
      <w:r w:rsidR="00776EA4">
        <w:t xml:space="preserve">zhotovení </w:t>
      </w:r>
      <w:r>
        <w:t>stavby</w:t>
      </w:r>
      <w:r w:rsidR="00503C65">
        <w:t xml:space="preserve"> </w:t>
      </w:r>
      <w:r>
        <w:t>nemovitosti nebo umístí Dílo nebo jakoukoliv jeho Část Díla na nemovitostech, které</w:t>
      </w:r>
      <w:r w:rsidR="00143482">
        <w:t xml:space="preserve"> k </w:t>
      </w:r>
      <w:r>
        <w:t xml:space="preserve">tomuto účelu nebyly určeny </w:t>
      </w:r>
      <w:r w:rsidR="000B7B23">
        <w:t>PDPS</w:t>
      </w:r>
      <w:r>
        <w:t>, případně, na něž</w:t>
      </w:r>
      <w:r w:rsidR="00503C65">
        <w:t xml:space="preserve"> </w:t>
      </w:r>
      <w:r>
        <w:t>pro takové účely nebyla uzavřena smlouva, která Objednateli založila právo</w:t>
      </w:r>
      <w:r w:rsidR="00503C65">
        <w:t xml:space="preserve"> </w:t>
      </w:r>
      <w:r>
        <w:t xml:space="preserve">předmětné nemovitosti za účelem provedení Díla užít, je </w:t>
      </w:r>
      <w:r w:rsidR="73161511">
        <w:t>Zhotovitel</w:t>
      </w:r>
      <w:r>
        <w:t xml:space="preserve"> nad rámec jiných</w:t>
      </w:r>
      <w:r w:rsidR="00503C65">
        <w:t xml:space="preserve"> </w:t>
      </w:r>
      <w:r>
        <w:t xml:space="preserve">oprávněných nároků </w:t>
      </w:r>
      <w:r w:rsidR="7FC75FA6">
        <w:t>Objednatele</w:t>
      </w:r>
      <w:r>
        <w:t xml:space="preserve"> povinen </w:t>
      </w:r>
      <w:r>
        <w:lastRenderedPageBreak/>
        <w:t>uhradit Objednateli smluvní pokutu ve výši</w:t>
      </w:r>
      <w:r w:rsidR="00503C65">
        <w:t xml:space="preserve"> </w:t>
      </w:r>
      <w:r w:rsidR="00B20DEB">
        <w:t>200.000</w:t>
      </w:r>
      <w:r>
        <w:t xml:space="preserve"> Kč za každé jednotlivé porušení této</w:t>
      </w:r>
      <w:r w:rsidR="00503C65">
        <w:t xml:space="preserve"> </w:t>
      </w:r>
      <w:r>
        <w:t>povinnosti</w:t>
      </w:r>
      <w:r w:rsidR="00143482">
        <w:t xml:space="preserve"> a </w:t>
      </w:r>
      <w:r>
        <w:t>každou takto neoprávněně dotčenou nemovitost. Ostatní nároky</w:t>
      </w:r>
      <w:r w:rsidR="00503C65">
        <w:t xml:space="preserve"> </w:t>
      </w:r>
      <w:r>
        <w:t>Objednatele tím nejsou dotčeny.</w:t>
      </w:r>
    </w:p>
    <w:p w14:paraId="05AB5923" w14:textId="2DAC2A58" w:rsidR="005F7CEA" w:rsidRDefault="005F7CEA" w:rsidP="005F7CEA">
      <w:pPr>
        <w:pStyle w:val="Text1-1"/>
      </w:pPr>
      <w:r>
        <w:t>V případě, že Zhotovitel poruší svou povinnost dle Smlouvy, aby každá osoba, která se</w:t>
      </w:r>
      <w:r w:rsidR="00503C65">
        <w:t xml:space="preserve"> </w:t>
      </w:r>
      <w:r>
        <w:t>podílí na provádění Díla na straně Zhotovitele, na výzvu oprávněné osoby prokázala</w:t>
      </w:r>
      <w:r w:rsidR="00503C65">
        <w:t xml:space="preserve"> </w:t>
      </w:r>
      <w:r>
        <w:t>splnění příslušné odborné, zdravotní či jiné kvalifikace</w:t>
      </w:r>
      <w:r w:rsidR="00143482">
        <w:t xml:space="preserve"> a </w:t>
      </w:r>
      <w:r>
        <w:t>způsobilosti požadované</w:t>
      </w:r>
      <w:r w:rsidR="00503C65">
        <w:t xml:space="preserve"> </w:t>
      </w:r>
      <w:r>
        <w:t xml:space="preserve">Smlouvou, právními předpisy, </w:t>
      </w:r>
      <w:r w:rsidR="00EE4D43">
        <w:t>Vnitř</w:t>
      </w:r>
      <w:r>
        <w:t>ními předpisy, nebo jinými předpisy závaznými pro</w:t>
      </w:r>
      <w:r w:rsidR="00503C65">
        <w:t xml:space="preserve"> </w:t>
      </w:r>
      <w:r>
        <w:t>Zhotovitele, je Zhotovitel povinen Objednateli uhradit</w:t>
      </w:r>
      <w:r w:rsidR="00B20DEB">
        <w:t xml:space="preserve"> smluvní pokutu ve výši 10.000</w:t>
      </w:r>
      <w:r w:rsidR="00503C65">
        <w:t xml:space="preserve"> </w:t>
      </w:r>
      <w:proofErr w:type="gramStart"/>
      <w:r>
        <w:t>Kč  za</w:t>
      </w:r>
      <w:proofErr w:type="gramEnd"/>
      <w:r>
        <w:t xml:space="preserve"> každý případ porušení této povinnosti.</w:t>
      </w:r>
      <w:r w:rsidR="00503C65">
        <w:t xml:space="preserve"> </w:t>
      </w:r>
    </w:p>
    <w:p w14:paraId="1987368F" w14:textId="4282C507" w:rsidR="005F7CEA" w:rsidRDefault="005F7CEA" w:rsidP="005F7CEA">
      <w:pPr>
        <w:pStyle w:val="Text1-1"/>
      </w:pPr>
      <w:r>
        <w:t>V případě, že se zaměstnanec Zhotovitele nebo jeho Poddodavatele odmítne podrobit</w:t>
      </w:r>
      <w:r w:rsidR="00503C65">
        <w:t xml:space="preserve"> </w:t>
      </w:r>
      <w:r>
        <w:t>zjištění, zda není pod vlivem alkoholu nebo návykové látky, nebo je-li</w:t>
      </w:r>
      <w:r w:rsidR="00143482">
        <w:t xml:space="preserve"> u </w:t>
      </w:r>
      <w:r>
        <w:t>této osoby</w:t>
      </w:r>
      <w:r w:rsidR="00503C65">
        <w:t xml:space="preserve"> </w:t>
      </w:r>
      <w:r>
        <w:t>dosaženo pozitivního výsledku kontroly, je Zhotovitel povinen uhradit Objednateli</w:t>
      </w:r>
      <w:r w:rsidR="00503C65">
        <w:t xml:space="preserve"> </w:t>
      </w:r>
      <w:r>
        <w:t>smluvní pokutu ve výši 100</w:t>
      </w:r>
      <w:r w:rsidR="00A2340C">
        <w:t>.</w:t>
      </w:r>
      <w:r>
        <w:t xml:space="preserve">000 </w:t>
      </w:r>
      <w:r w:rsidR="00996DD1">
        <w:t>Kč za</w:t>
      </w:r>
      <w:r>
        <w:t xml:space="preserve"> každý jednotlivý případ.</w:t>
      </w:r>
    </w:p>
    <w:p w14:paraId="3219CB9F" w14:textId="2B141C18" w:rsidR="005F7CEA" w:rsidRPr="00D82A89" w:rsidRDefault="005F7CEA" w:rsidP="005F7CEA">
      <w:pPr>
        <w:pStyle w:val="Text1-1"/>
      </w:pPr>
      <w:r>
        <w:t>V případě, že Zhotovitel poruší jakoukoliv povinnost dle odst.</w:t>
      </w:r>
      <w:r w:rsidR="00821801">
        <w:t> </w:t>
      </w:r>
      <w:r>
        <w:t>4.4. těchto</w:t>
      </w:r>
      <w:r w:rsidR="00503C65">
        <w:t xml:space="preserve"> </w:t>
      </w:r>
      <w:r>
        <w:t>Obchodních podmínek, je povinen uhradit Objednateli smluvní pokutu ve výši 0,1 %</w:t>
      </w:r>
      <w:r w:rsidR="00143482">
        <w:t xml:space="preserve"> z </w:t>
      </w:r>
      <w:r w:rsidR="00D322C6">
        <w:t xml:space="preserve">Ceny </w:t>
      </w:r>
      <w:r>
        <w:t xml:space="preserve">Díla za </w:t>
      </w:r>
      <w:r w:rsidRPr="00D82A89">
        <w:t>každé jednotlivé porušení.</w:t>
      </w:r>
    </w:p>
    <w:p w14:paraId="23636E47" w14:textId="225D169D" w:rsidR="00CE43DF" w:rsidRPr="002E0EEC" w:rsidRDefault="00CE43DF" w:rsidP="002E0EEC">
      <w:pPr>
        <w:pStyle w:val="Text1-1"/>
      </w:pPr>
      <w:r w:rsidRPr="002E0EEC">
        <w:t>Pokud Zhotovitel nezačne s odstraňováním znečištění komunikace ve lhůtě dle odst.</w:t>
      </w:r>
      <w:r w:rsidR="005D1E71" w:rsidRPr="002E0EEC">
        <w:t xml:space="preserve"> </w:t>
      </w:r>
      <w:r w:rsidRPr="002E0EEC">
        <w:t>4.</w:t>
      </w:r>
      <w:r w:rsidR="00786A41">
        <w:t>8</w:t>
      </w:r>
      <w:r w:rsidRPr="002E0EEC">
        <w:t xml:space="preserve"> Smlouvy, je povinen uhradit smluvní pokutu ve výši 20 000 Kč za každý případ a za každou započatou hodinu prodlení.</w:t>
      </w:r>
    </w:p>
    <w:p w14:paraId="578793B1" w14:textId="65E2EE2E" w:rsidR="00CE43DF" w:rsidRPr="002E0EEC" w:rsidRDefault="00BB27F1" w:rsidP="008133DD">
      <w:pPr>
        <w:pStyle w:val="Text1-1"/>
      </w:pPr>
      <w:r w:rsidRPr="00B47FB8">
        <w:t>Zhotovitel je povinen při plnění Smlouvy postupovat tak, aby nedošlo</w:t>
      </w:r>
      <w:r w:rsidR="00CE43DF" w:rsidRPr="002E0EEC">
        <w:t xml:space="preserve"> kvůli nedbalosti, úmyslnému jednání nebo porušení Smlouvy Zhotovitelem, </w:t>
      </w:r>
      <w:r w:rsidR="00776EA4">
        <w:t>p</w:t>
      </w:r>
      <w:r w:rsidR="00776EA4" w:rsidRPr="002E0EEC">
        <w:t xml:space="preserve">ersonálem </w:t>
      </w:r>
      <w:r w:rsidR="00776EA4">
        <w:t>Z</w:t>
      </w:r>
      <w:r w:rsidR="00776EA4" w:rsidRPr="002E0EEC">
        <w:t xml:space="preserve">hotovitele </w:t>
      </w:r>
      <w:r w:rsidR="00CE43DF" w:rsidRPr="002E0EEC">
        <w:t xml:space="preserve">nebo jakýmkoli jejich příslušným zástupcem případně někým jiným, kdo je přímo nebo nepřímo zaměstnán kýmkoli z nich, ke škodě na jakýchkoliv nemovitých či movitých věcech nebo jinému porušení technologické kázně, které způsobí omezení provozování dráhy </w:t>
      </w:r>
      <w:r w:rsidR="008133DD" w:rsidRPr="002E0EEC">
        <w:t>níže specifikované</w:t>
      </w:r>
      <w:r>
        <w:t>. V případě porušení jakékoli povinnosti dle tohoto odstavce</w:t>
      </w:r>
      <w:r w:rsidR="008133DD" w:rsidRPr="002E0EEC">
        <w:t xml:space="preserve"> je Zhotovitel </w:t>
      </w:r>
      <w:r w:rsidR="00CE43DF" w:rsidRPr="002E0EEC">
        <w:t>povinen uhradit smluvní pokutu:</w:t>
      </w:r>
    </w:p>
    <w:p w14:paraId="0739CD70" w14:textId="73D10B0C" w:rsidR="00CE43DF" w:rsidRPr="002E0EEC" w:rsidRDefault="00CE43DF" w:rsidP="00E32DE0">
      <w:pPr>
        <w:pStyle w:val="Odrka1-1"/>
      </w:pPr>
      <w:r w:rsidRPr="002E0EEC">
        <w:t>za způsobené omezení provozování (každé) koleje na trati regionální ve výši 25</w:t>
      </w:r>
      <w:r w:rsidR="00E32DE0">
        <w:t> </w:t>
      </w:r>
      <w:r w:rsidRPr="002E0EEC">
        <w:t>000</w:t>
      </w:r>
      <w:r w:rsidR="00E32DE0">
        <w:t> </w:t>
      </w:r>
      <w:r w:rsidRPr="002E0EEC">
        <w:t>Kč za každou započatou hodinu za každou omezenou kolej;</w:t>
      </w:r>
    </w:p>
    <w:p w14:paraId="4F8AF6E3" w14:textId="3F5BC01A" w:rsidR="00CE43DF" w:rsidRPr="002E0EEC" w:rsidRDefault="00CE43DF" w:rsidP="00E32DE0">
      <w:pPr>
        <w:pStyle w:val="Odrka1-1"/>
      </w:pPr>
      <w:r w:rsidRPr="002E0EEC">
        <w:t>za způsobené omezení provozování (každé) koleje na trati celostátní ve výši 50</w:t>
      </w:r>
      <w:r w:rsidR="00E32DE0">
        <w:t> </w:t>
      </w:r>
      <w:r w:rsidRPr="002E0EEC">
        <w:t>000</w:t>
      </w:r>
      <w:r w:rsidR="00E32DE0">
        <w:t> </w:t>
      </w:r>
      <w:r w:rsidRPr="002E0EEC">
        <w:t>Kč za každou započatou hodinu za každou omezenou kolej;</w:t>
      </w:r>
    </w:p>
    <w:p w14:paraId="212E3AF5" w14:textId="6E402434"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comprehensive</w:t>
      </w:r>
      <w:proofErr w:type="spellEnd"/>
      <w:r w:rsidRPr="002E0EEC">
        <w:t xml:space="preserve"> ve výši 100 000 Kč za každou započatou hodinu za každou omezenou kolej;</w:t>
      </w:r>
    </w:p>
    <w:p w14:paraId="121396A4" w14:textId="41B9009F"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core</w:t>
      </w:r>
      <w:proofErr w:type="spellEnd"/>
      <w:r w:rsidRPr="002E0EEC">
        <w:t xml:space="preserve"> ve výši 200 000 Kč za každou započatou hodinu za každou omezenou kolej. </w:t>
      </w:r>
    </w:p>
    <w:p w14:paraId="5EF6C8BF" w14:textId="6A58FE49" w:rsidR="000323D9" w:rsidRDefault="000323D9" w:rsidP="000323D9">
      <w:pPr>
        <w:pStyle w:val="Text1-1"/>
      </w:pPr>
      <w:r w:rsidRPr="00D82A89">
        <w:t>V případě prodlení Zhotovitele se splněním jiné povinnosti dle Smlouvy, než je uvedeno výše, je Zhotovitel povinen uhradit Objednateli smluvní pokutu ve výši 10.000 Kč za každý jednotlivý případ a každý započatý den prodlení.</w:t>
      </w:r>
    </w:p>
    <w:p w14:paraId="732015D3" w14:textId="4CAF04C7" w:rsidR="00F06385" w:rsidRDefault="00F06385" w:rsidP="000323D9">
      <w:pPr>
        <w:pStyle w:val="Text1-1"/>
      </w:pPr>
      <w:r>
        <w:t>V případě, že smluvní pokuty uvedené v</w:t>
      </w:r>
      <w:r w:rsidR="00AA3E8F">
        <w:t>e</w:t>
      </w:r>
      <w:r>
        <w:t> </w:t>
      </w:r>
      <w:r w:rsidR="00AA3E8F">
        <w:t xml:space="preserve">Smlouvě nebo jejích přílohách </w:t>
      </w:r>
      <w:r>
        <w:t xml:space="preserve">stanoví smluvní pokutu formou procentního vyjádření vůči </w:t>
      </w:r>
      <w:r w:rsidR="00AA3E8F">
        <w:t xml:space="preserve">Ceně Díla </w:t>
      </w:r>
      <w:r>
        <w:t xml:space="preserve">či </w:t>
      </w:r>
      <w:r w:rsidR="00AA3E8F">
        <w:t xml:space="preserve">ceně Části </w:t>
      </w:r>
      <w:r>
        <w:t>Díla</w:t>
      </w:r>
      <w:r w:rsidR="00AA3E8F">
        <w:t xml:space="preserve"> </w:t>
      </w:r>
      <w:r w:rsidR="00FF2CA6">
        <w:t xml:space="preserve">za každý den </w:t>
      </w:r>
      <w:r w:rsidR="00753756">
        <w:t xml:space="preserve">(či kratší časovou jednotku) prodlení </w:t>
      </w:r>
      <w:r w:rsidR="00AA3E8F">
        <w:t xml:space="preserve">a současně </w:t>
      </w:r>
      <w:r w:rsidR="007F6B75">
        <w:t>obsahují</w:t>
      </w:r>
      <w:r w:rsidR="00AA3E8F">
        <w:t xml:space="preserve"> odkaz na tento odstavec Obchodních podmínek</w:t>
      </w:r>
      <w:r>
        <w:t xml:space="preserve">, </w:t>
      </w:r>
      <w:r w:rsidR="004B6C22">
        <w:t>platí, že maximální denní sazba činí</w:t>
      </w:r>
      <w:r>
        <w:t>:</w:t>
      </w:r>
    </w:p>
    <w:p w14:paraId="6050E56F" w14:textId="6738D9F8" w:rsidR="007F6B75" w:rsidRDefault="007F6B75" w:rsidP="00532122">
      <w:pPr>
        <w:pStyle w:val="Odstavec1-1a"/>
        <w:numPr>
          <w:ilvl w:val="0"/>
          <w:numId w:val="24"/>
        </w:numPr>
        <w:spacing w:after="120"/>
        <w:contextualSpacing/>
      </w:pPr>
      <w:r>
        <w:t xml:space="preserve">v případě </w:t>
      </w:r>
      <w:r w:rsidR="00AA3E8F">
        <w:t>Cen</w:t>
      </w:r>
      <w:r>
        <w:t>y</w:t>
      </w:r>
      <w:r w:rsidR="00AA3E8F">
        <w:t xml:space="preserve"> Díla do </w:t>
      </w:r>
      <w:r w:rsidR="004B6C22">
        <w:t>10.000.000, -</w:t>
      </w:r>
      <w:r w:rsidR="00AA3E8F">
        <w:t xml:space="preserve"> Kč</w:t>
      </w:r>
      <w:r>
        <w:t xml:space="preserve"> maximáln</w:t>
      </w:r>
      <w:r w:rsidR="004B6C22">
        <w:t xml:space="preserve">ě </w:t>
      </w:r>
      <w:r>
        <w:t>10.000 Kč,</w:t>
      </w:r>
    </w:p>
    <w:p w14:paraId="556B06B0" w14:textId="0E73B3A6" w:rsidR="007F6B75" w:rsidRDefault="007F6B75" w:rsidP="5CC6A600">
      <w:pPr>
        <w:pStyle w:val="Odstavec1-1a"/>
        <w:spacing w:after="120"/>
        <w:contextualSpacing/>
      </w:pPr>
      <w:r>
        <w:t xml:space="preserve">v případě Ceny Díla do </w:t>
      </w:r>
      <w:r w:rsidR="004B6C22">
        <w:t>100.000.000, -</w:t>
      </w:r>
      <w:r>
        <w:t xml:space="preserve"> Kč maximáln</w:t>
      </w:r>
      <w:r w:rsidR="004B6C22">
        <w:t xml:space="preserve">ě </w:t>
      </w:r>
      <w:r>
        <w:t xml:space="preserve">50.000 Kč </w:t>
      </w:r>
    </w:p>
    <w:p w14:paraId="0C421DF2" w14:textId="518E0E37" w:rsidR="00F06385" w:rsidRDefault="007F6B75" w:rsidP="00103275">
      <w:pPr>
        <w:pStyle w:val="Odstavec1-1a"/>
        <w:numPr>
          <w:ilvl w:val="0"/>
          <w:numId w:val="0"/>
        </w:numPr>
        <w:spacing w:after="120"/>
        <w:ind w:left="1077"/>
        <w:contextualSpacing/>
      </w:pPr>
      <w:r>
        <w:t xml:space="preserve">v případě Ceny Díla </w:t>
      </w:r>
      <w:r w:rsidR="00ED4785">
        <w:t>nad</w:t>
      </w:r>
      <w:r>
        <w:t xml:space="preserve"> </w:t>
      </w:r>
      <w:r w:rsidR="004B6C22">
        <w:t>100.000.000, -</w:t>
      </w:r>
      <w:r>
        <w:t xml:space="preserve"> Kč maximáln</w:t>
      </w:r>
      <w:r w:rsidR="004B6C22">
        <w:t xml:space="preserve">ě </w:t>
      </w:r>
      <w:r>
        <w:t>100.000 Kč.</w:t>
      </w:r>
    </w:p>
    <w:p w14:paraId="22A55A9F" w14:textId="77777777" w:rsidR="005F7CEA" w:rsidRDefault="005F7CEA" w:rsidP="00503C65">
      <w:pPr>
        <w:pStyle w:val="Nadpis1-1"/>
      </w:pPr>
      <w:bookmarkStart w:id="55" w:name="_Toc151403323"/>
      <w:bookmarkStart w:id="56" w:name="_Toc157885614"/>
      <w:r>
        <w:t>ODSTOUPENÍ OBJEDNATELE</w:t>
      </w:r>
      <w:bookmarkEnd w:id="55"/>
      <w:bookmarkEnd w:id="56"/>
    </w:p>
    <w:p w14:paraId="3C9240A8" w14:textId="77777777" w:rsidR="005F7CEA" w:rsidRDefault="005F7CEA" w:rsidP="005F7CEA">
      <w:pPr>
        <w:pStyle w:val="Text1-1"/>
      </w:pPr>
      <w:r>
        <w:t>Kromě jiných důvodů, vyplývajících</w:t>
      </w:r>
      <w:r w:rsidR="00143482">
        <w:t xml:space="preserve"> z </w:t>
      </w:r>
      <w:r>
        <w:t>právních předpisů je Objednatel oprávněn</w:t>
      </w:r>
      <w:r w:rsidR="00B06292">
        <w:t xml:space="preserve"> </w:t>
      </w:r>
      <w:r>
        <w:t>odstoupit od Smlouvy</w:t>
      </w:r>
      <w:r w:rsidR="00143482">
        <w:t xml:space="preserve"> v </w:t>
      </w:r>
      <w:r>
        <w:t>případě podstatného porušení Smlouvy, jestliže:</w:t>
      </w:r>
    </w:p>
    <w:p w14:paraId="31BF9BA7" w14:textId="77777777" w:rsidR="0059239F" w:rsidRDefault="005F7CEA" w:rsidP="005F7CEA">
      <w:pPr>
        <w:pStyle w:val="Text1-2"/>
      </w:pPr>
      <w:r>
        <w:t>Zhotovitel je</w:t>
      </w:r>
      <w:r w:rsidR="00143482">
        <w:t xml:space="preserve"> v </w:t>
      </w:r>
      <w:r>
        <w:t>prodlení se zhotovováním Díla nebo Části Díla dle</w:t>
      </w:r>
      <w:r w:rsidR="00B06292">
        <w:t xml:space="preserve"> </w:t>
      </w:r>
      <w:r>
        <w:t>Harmonogramu postupu prací delším než</w:t>
      </w:r>
      <w:r w:rsidR="0059239F">
        <w:t>:</w:t>
      </w:r>
    </w:p>
    <w:p w14:paraId="5381A576" w14:textId="1F5B21D3" w:rsidR="00591CAB" w:rsidRDefault="00F06385" w:rsidP="00A4727F">
      <w:pPr>
        <w:pStyle w:val="Odstavec1-4a"/>
      </w:pPr>
      <w:r>
        <w:lastRenderedPageBreak/>
        <w:t xml:space="preserve">čtrnáct </w:t>
      </w:r>
      <w:r w:rsidR="005F7CEA">
        <w:t>(</w:t>
      </w:r>
      <w:r>
        <w:t>14</w:t>
      </w:r>
      <w:r w:rsidR="005F7CEA">
        <w:t>)</w:t>
      </w:r>
      <w:r w:rsidR="00880FED">
        <w:t xml:space="preserve"> dní v případě veřejný</w:t>
      </w:r>
      <w:r w:rsidR="001F10DC">
        <w:t xml:space="preserve">ch zakázek s předpokládanou hodnotou </w:t>
      </w:r>
      <w:r w:rsidR="00591CAB">
        <w:t>do 30 mil. Kč, nebo</w:t>
      </w:r>
    </w:p>
    <w:p w14:paraId="51C73E07" w14:textId="135875A1" w:rsidR="00B06292" w:rsidRDefault="492ECB50" w:rsidP="00B5558C">
      <w:pPr>
        <w:pStyle w:val="Odstavec1-4a"/>
      </w:pPr>
      <w:r>
        <w:t xml:space="preserve">třicet (30) </w:t>
      </w:r>
      <w:r w:rsidR="005F7CEA">
        <w:t>dní</w:t>
      </w:r>
      <w:r w:rsidR="002B0F72">
        <w:t xml:space="preserve"> ve všech ostatních případech</w:t>
      </w:r>
      <w:r w:rsidR="005F7CEA">
        <w:t>.</w:t>
      </w:r>
      <w:r w:rsidR="00B06292">
        <w:t xml:space="preserve"> </w:t>
      </w:r>
    </w:p>
    <w:p w14:paraId="386D00D2" w14:textId="6BF57DF5" w:rsidR="00564500" w:rsidRDefault="005F7CEA" w:rsidP="005F7CEA">
      <w:pPr>
        <w:pStyle w:val="Text1-2"/>
      </w:pPr>
      <w:r>
        <w:t>Zhotovitel porušuje svou povinnost dle Smlouvy, pokud závadný stav</w:t>
      </w:r>
      <w:r w:rsidR="00143482">
        <w:t xml:space="preserve"> z </w:t>
      </w:r>
      <w:r>
        <w:t>důvodu na straně Zhotovitele trvá</w:t>
      </w:r>
      <w:r w:rsidR="00143482">
        <w:t xml:space="preserve"> i </w:t>
      </w:r>
      <w:r>
        <w:t>po</w:t>
      </w:r>
      <w:r w:rsidR="00550C8A">
        <w:t xml:space="preserve"> uplynutí</w:t>
      </w:r>
      <w:r w:rsidR="00564500">
        <w:t>:</w:t>
      </w:r>
    </w:p>
    <w:p w14:paraId="10EE4CCB" w14:textId="609E7EA9" w:rsidR="00BA06BC" w:rsidRDefault="005F7CEA" w:rsidP="00564500">
      <w:pPr>
        <w:pStyle w:val="Odstavec1-4a"/>
        <w:numPr>
          <w:ilvl w:val="3"/>
          <w:numId w:val="38"/>
        </w:numPr>
      </w:pPr>
      <w:r>
        <w:t xml:space="preserve"> </w:t>
      </w:r>
      <w:r w:rsidR="00F06385">
        <w:t>čtrnácti (14)</w:t>
      </w:r>
      <w:r w:rsidR="00211DE8">
        <w:t xml:space="preserve"> </w:t>
      </w:r>
      <w:r w:rsidR="003F268C">
        <w:t>dn</w:t>
      </w:r>
      <w:r w:rsidR="00155C42">
        <w:t>ů</w:t>
      </w:r>
      <w:r w:rsidR="0028553E">
        <w:t xml:space="preserve"> ode dne písemného upozornění Objednatele na tuto skutečnost</w:t>
      </w:r>
      <w:r w:rsidR="003F268C">
        <w:t xml:space="preserve"> v případě veřejných zakázek s předpokládanou hodnotou do 30 mil. Kč</w:t>
      </w:r>
      <w:r w:rsidR="00BA06BC">
        <w:t>, nebo</w:t>
      </w:r>
    </w:p>
    <w:p w14:paraId="63A379F1" w14:textId="09104180" w:rsidR="00B06292" w:rsidRDefault="1BEC869E" w:rsidP="00B5558C">
      <w:pPr>
        <w:pStyle w:val="Odstavec1-4a"/>
        <w:numPr>
          <w:ilvl w:val="3"/>
          <w:numId w:val="38"/>
        </w:numPr>
      </w:pPr>
      <w:r>
        <w:t>třiceti (30)</w:t>
      </w:r>
      <w:r w:rsidR="005F7CEA">
        <w:t xml:space="preserve"> </w:t>
      </w:r>
      <w:r w:rsidR="00155C42">
        <w:t xml:space="preserve">dnů </w:t>
      </w:r>
      <w:r w:rsidR="00BA06BC">
        <w:t>ve všech ostatních případech</w:t>
      </w:r>
      <w:r w:rsidR="0028553E">
        <w:t>.</w:t>
      </w:r>
      <w:r w:rsidR="00B06292">
        <w:t xml:space="preserve"> </w:t>
      </w:r>
    </w:p>
    <w:p w14:paraId="118A05DE" w14:textId="4FAD8E8F" w:rsidR="00B06292" w:rsidRDefault="005F7CEA" w:rsidP="005F7CEA">
      <w:pPr>
        <w:pStyle w:val="Text1-2"/>
      </w:pPr>
      <w:r>
        <w:t xml:space="preserve">Zhotovitel nesplní </w:t>
      </w:r>
      <w:r w:rsidRPr="00F37EEF">
        <w:t>svou povinnost poskytnout</w:t>
      </w:r>
      <w:r w:rsidR="00143482" w:rsidRPr="00F37EEF">
        <w:t xml:space="preserve"> a </w:t>
      </w:r>
      <w:r w:rsidRPr="00F37EEF">
        <w:t>udržovat</w:t>
      </w:r>
      <w:r w:rsidR="00143482" w:rsidRPr="00F37EEF">
        <w:t xml:space="preserve"> v </w:t>
      </w:r>
      <w:r w:rsidRPr="00F37EEF">
        <w:t>platnosti Bankovní</w:t>
      </w:r>
      <w:r w:rsidR="00B06292" w:rsidRPr="00F37EEF">
        <w:t xml:space="preserve"> </w:t>
      </w:r>
      <w:r w:rsidRPr="00F37EEF">
        <w:t xml:space="preserve">záruku za provedení Díla </w:t>
      </w:r>
      <w:r w:rsidR="00EB7C80" w:rsidRPr="00F37EEF">
        <w:t xml:space="preserve">nebo Pojistnou záruku za provedení Díla </w:t>
      </w:r>
      <w:r w:rsidRPr="00F37EEF">
        <w:t>dle článku 14 nebo Bankovní záruku za odstranění</w:t>
      </w:r>
      <w:r w:rsidR="00B06292" w:rsidRPr="00F37EEF">
        <w:t xml:space="preserve"> </w:t>
      </w:r>
      <w:r w:rsidRPr="00F37EEF">
        <w:t xml:space="preserve">vad </w:t>
      </w:r>
      <w:r w:rsidR="00EB7C80" w:rsidRPr="00F37EEF">
        <w:t>nebo Pojistnou</w:t>
      </w:r>
      <w:r w:rsidR="00A4330A">
        <w:t xml:space="preserve"> </w:t>
      </w:r>
      <w:r w:rsidR="00EB7C80" w:rsidRPr="00F37EEF">
        <w:t xml:space="preserve">záruku za odstranění vad </w:t>
      </w:r>
      <w:r w:rsidRPr="00F37EEF">
        <w:t>dle článku 15 těchto Obchodních podmínek nebo nesplní svoji</w:t>
      </w:r>
      <w:r w:rsidR="00B06292" w:rsidRPr="00F37EEF">
        <w:t xml:space="preserve"> </w:t>
      </w:r>
      <w:r w:rsidRPr="00F37EEF">
        <w:t>povinnost předložit</w:t>
      </w:r>
      <w:r w:rsidR="00143482" w:rsidRPr="00F37EEF">
        <w:t xml:space="preserve"> a </w:t>
      </w:r>
      <w:r w:rsidRPr="00F37EEF">
        <w:t>udržovat po celou dobu provádění Díla</w:t>
      </w:r>
      <w:r w:rsidR="00143482" w:rsidRPr="00F37EEF">
        <w:t xml:space="preserve"> v </w:t>
      </w:r>
      <w:r w:rsidRPr="00F37EEF">
        <w:t>platnosti</w:t>
      </w:r>
      <w:r w:rsidR="00B06292" w:rsidRPr="00F37EEF">
        <w:t xml:space="preserve"> </w:t>
      </w:r>
      <w:r w:rsidRPr="00F37EEF">
        <w:t>některou</w:t>
      </w:r>
      <w:r w:rsidR="00143482" w:rsidRPr="00F37EEF">
        <w:t xml:space="preserve"> z </w:t>
      </w:r>
      <w:r w:rsidRPr="00F37EEF">
        <w:t xml:space="preserve">Objednatelem vyžadovaných pojistných </w:t>
      </w:r>
      <w:r>
        <w:t>smluv.</w:t>
      </w:r>
      <w:r w:rsidR="00B06292">
        <w:t xml:space="preserve"> </w:t>
      </w:r>
    </w:p>
    <w:p w14:paraId="770FDE07" w14:textId="77777777" w:rsidR="00B06292" w:rsidRDefault="005F7CEA" w:rsidP="005F7CEA">
      <w:pPr>
        <w:pStyle w:val="Text1-2"/>
      </w:pPr>
      <w:r>
        <w:t>Zhotovitel nesplní některou povinnost podle Smlouvy,</w:t>
      </w:r>
      <w:r w:rsidR="00143482">
        <w:t xml:space="preserve"> a </w:t>
      </w:r>
      <w:r>
        <w:t>neuposlechne výzvu</w:t>
      </w:r>
      <w:r w:rsidR="00B06292">
        <w:t xml:space="preserve"> </w:t>
      </w:r>
      <w:r>
        <w:t>TDS, aby nesplněnou povinnost splnil</w:t>
      </w:r>
      <w:r w:rsidR="00143482">
        <w:t xml:space="preserve"> a </w:t>
      </w:r>
      <w:r>
        <w:t>napravil důsledek porušení povinnosti ve</w:t>
      </w:r>
      <w:r w:rsidR="00B06292">
        <w:t xml:space="preserve"> </w:t>
      </w:r>
      <w:r>
        <w:t>stanovené přiměřené lhůtě.</w:t>
      </w:r>
      <w:r w:rsidR="00B06292">
        <w:t xml:space="preserve"> </w:t>
      </w:r>
    </w:p>
    <w:p w14:paraId="36C59E37" w14:textId="77777777" w:rsidR="00B06292" w:rsidRDefault="005F7CEA" w:rsidP="005F7CEA">
      <w:pPr>
        <w:pStyle w:val="Text1-2"/>
      </w:pPr>
      <w:r>
        <w:t>Zhotovitel nezahájí činnosti směřující ke zhotovení Díla dle Harmonogramu</w:t>
      </w:r>
      <w:r w:rsidR="00143482">
        <w:t xml:space="preserve"> a </w:t>
      </w:r>
      <w:r>
        <w:t>toto porušení nenapraví ani do 10 dnů.</w:t>
      </w:r>
      <w:r w:rsidR="00B06292">
        <w:t xml:space="preserve"> </w:t>
      </w:r>
    </w:p>
    <w:p w14:paraId="56537E91" w14:textId="77777777" w:rsidR="00B06292" w:rsidRDefault="005F7CEA" w:rsidP="005F7CEA">
      <w:pPr>
        <w:pStyle w:val="Text1-2"/>
      </w:pPr>
      <w:r>
        <w:t>Z okolností je zjevné, že Zhotovitel není schopen pokračovat</w:t>
      </w:r>
      <w:r w:rsidR="00143482">
        <w:t xml:space="preserve"> v </w:t>
      </w:r>
      <w:r>
        <w:t>provádění Díla</w:t>
      </w:r>
      <w:r w:rsidR="00B06292">
        <w:t xml:space="preserve"> </w:t>
      </w:r>
      <w:r>
        <w:t>nebo Zhotovitel písemně vyrozumí Objednatele</w:t>
      </w:r>
      <w:r w:rsidR="00143482">
        <w:t xml:space="preserve"> v </w:t>
      </w:r>
      <w:r>
        <w:t>rozporu se Smlouvou, že</w:t>
      </w:r>
      <w:r w:rsidR="00B06292">
        <w:t xml:space="preserve"> </w:t>
      </w:r>
      <w:r>
        <w:t>nebude pokračovat</w:t>
      </w:r>
      <w:r w:rsidR="00143482">
        <w:t xml:space="preserve"> v </w:t>
      </w:r>
      <w:r>
        <w:t>provádění Díla.</w:t>
      </w:r>
      <w:r w:rsidR="00B06292">
        <w:t xml:space="preserve"> </w:t>
      </w:r>
    </w:p>
    <w:p w14:paraId="5C2B71AB" w14:textId="77777777" w:rsidR="00B06292" w:rsidRDefault="005F7CEA" w:rsidP="005F7CEA">
      <w:pPr>
        <w:pStyle w:val="Text1-2"/>
      </w:pPr>
      <w:r>
        <w:t>Zhotovitel nesplní výzvu</w:t>
      </w:r>
      <w:r w:rsidR="00143482">
        <w:t xml:space="preserve"> k </w:t>
      </w:r>
      <w:r>
        <w:t>odstranění některé</w:t>
      </w:r>
      <w:r w:rsidR="00143482">
        <w:t xml:space="preserve"> z </w:t>
      </w:r>
      <w:r>
        <w:t>vad dle čl. 19 těchto</w:t>
      </w:r>
      <w:r w:rsidR="00B06292">
        <w:t xml:space="preserve"> </w:t>
      </w:r>
      <w:r>
        <w:t>Obchodních podmínek, jestliže vada zbavuje Objednatele</w:t>
      </w:r>
      <w:r w:rsidR="00143482">
        <w:t xml:space="preserve"> v </w:t>
      </w:r>
      <w:r>
        <w:t>zásadě veškerého</w:t>
      </w:r>
      <w:r w:rsidR="00B06292">
        <w:t xml:space="preserve"> </w:t>
      </w:r>
      <w:r>
        <w:t>prospěchu</w:t>
      </w:r>
      <w:r w:rsidR="00143482">
        <w:t xml:space="preserve"> z </w:t>
      </w:r>
      <w:r>
        <w:t>Díla nebo Části Díla.</w:t>
      </w:r>
      <w:r w:rsidR="00B06292">
        <w:t xml:space="preserve"> </w:t>
      </w:r>
    </w:p>
    <w:p w14:paraId="09B483AB" w14:textId="196E83E9" w:rsidR="00B06292" w:rsidRDefault="005F7CEA" w:rsidP="005F7CEA">
      <w:pPr>
        <w:pStyle w:val="Text1-2"/>
      </w:pPr>
      <w:r>
        <w:t>Zhotovitel poruší povinnost, že Poddodavatelé budou poskytovat plnění dle</w:t>
      </w:r>
      <w:r w:rsidR="00B06292">
        <w:t xml:space="preserve"> </w:t>
      </w:r>
      <w:r>
        <w:t>Smlouvy pouze</w:t>
      </w:r>
      <w:r w:rsidR="00143482">
        <w:t xml:space="preserve"> v </w:t>
      </w:r>
      <w:r>
        <w:t>rozsahu dle přílohy č. 8 Smlouvy.</w:t>
      </w:r>
      <w:r w:rsidR="00B06292">
        <w:t xml:space="preserve"> </w:t>
      </w:r>
    </w:p>
    <w:p w14:paraId="6D2BE2BA" w14:textId="77777777" w:rsidR="00B06292" w:rsidRDefault="005F7CEA" w:rsidP="005F7CEA">
      <w:pPr>
        <w:pStyle w:val="Text1-2"/>
      </w:pPr>
      <w:r>
        <w:t>Dojde</w:t>
      </w:r>
      <w:r w:rsidR="00143482">
        <w:t xml:space="preserve"> u </w:t>
      </w:r>
      <w:r>
        <w:t>Zhotovitele</w:t>
      </w:r>
      <w:r w:rsidR="00143482">
        <w:t xml:space="preserve"> k </w:t>
      </w:r>
      <w:r>
        <w:t>platební neschopnosti, byl zrušen</w:t>
      </w:r>
      <w:r w:rsidR="00143482">
        <w:t xml:space="preserve"> s </w:t>
      </w:r>
      <w:r>
        <w:t>likvidací nebo bez</w:t>
      </w:r>
      <w:r w:rsidR="00B06292">
        <w:t xml:space="preserve"> </w:t>
      </w:r>
      <w:r>
        <w:t>likvidace</w:t>
      </w:r>
      <w:r w:rsidR="00143482">
        <w:t xml:space="preserve"> v </w:t>
      </w:r>
      <w:r>
        <w:t>případě, že nemá žádný majetek, že na majetek Zhotovitele je</w:t>
      </w:r>
      <w:r w:rsidR="00B06292">
        <w:t xml:space="preserve"> </w:t>
      </w:r>
      <w:r>
        <w:t>prohlášen úpadek, Zhotovitel sám podá dlužnický návrh na zahájení</w:t>
      </w:r>
      <w:r w:rsidR="00B06292">
        <w:t xml:space="preserve">  </w:t>
      </w:r>
      <w:r>
        <w:t>insolvenčního řízení nebo insolvenční návrh je zamítnut proto, že majetek</w:t>
      </w:r>
      <w:r w:rsidR="00B06292">
        <w:t xml:space="preserve"> </w:t>
      </w:r>
      <w:r>
        <w:t>nepostačuje</w:t>
      </w:r>
      <w:r w:rsidR="00143482">
        <w:t xml:space="preserve"> k </w:t>
      </w:r>
      <w:r>
        <w:t>úhradě nákladů insolvenčního řízení (ve znění zákona č. 182/2006</w:t>
      </w:r>
      <w:r w:rsidR="00B06292">
        <w:t xml:space="preserve"> </w:t>
      </w:r>
      <w:r>
        <w:t>Sb.,</w:t>
      </w:r>
      <w:r w:rsidR="00143482">
        <w:t xml:space="preserve"> o </w:t>
      </w:r>
      <w:r>
        <w:t>úpadku</w:t>
      </w:r>
      <w:r w:rsidR="00143482">
        <w:t xml:space="preserve"> a </w:t>
      </w:r>
      <w:r>
        <w:t>způsobech jeho řešení (insolvenční zákon), ve znění pozdějších</w:t>
      </w:r>
      <w:r w:rsidR="00B06292">
        <w:t xml:space="preserve"> </w:t>
      </w:r>
      <w:r>
        <w:t>předpisů) nebo byl konkurs zrušen proto, že majetek byl zcela nepostačující pro</w:t>
      </w:r>
      <w:r w:rsidR="00B06292">
        <w:t xml:space="preserve"> </w:t>
      </w:r>
      <w:r>
        <w:t>uspokojení věřitelů, jestliže bylo proti Zhotoviteli zahájeno exekuční řízení nebo</w:t>
      </w:r>
      <w:r w:rsidR="00B06292">
        <w:t xml:space="preserve"> </w:t>
      </w:r>
      <w:r>
        <w:t>nařízen výkon rozhodnutí nebo pokud dojde</w:t>
      </w:r>
      <w:r w:rsidR="00143482">
        <w:t xml:space="preserve"> k </w:t>
      </w:r>
      <w:r>
        <w:t>jakémukoliv jinému úkonu nebo</w:t>
      </w:r>
      <w:r w:rsidR="00B06292">
        <w:t xml:space="preserve"> </w:t>
      </w:r>
      <w:r>
        <w:t>události, které by měly podobný efekt jako kterýkoli</w:t>
      </w:r>
      <w:r w:rsidR="00143482">
        <w:t xml:space="preserve"> z </w:t>
      </w:r>
      <w:r>
        <w:t>uvedených úkonů nebo</w:t>
      </w:r>
      <w:r w:rsidR="00B06292">
        <w:t xml:space="preserve"> </w:t>
      </w:r>
      <w:r>
        <w:t>událostí.</w:t>
      </w:r>
      <w:r w:rsidR="00B06292">
        <w:t xml:space="preserve"> </w:t>
      </w:r>
    </w:p>
    <w:p w14:paraId="47A5EED5" w14:textId="77777777" w:rsidR="00B06292" w:rsidRDefault="005F7CEA" w:rsidP="005F7CEA">
      <w:pPr>
        <w:pStyle w:val="Text1-2"/>
      </w:pPr>
      <w:r>
        <w:t>Zhotovitel, osoba na straně Zhotovitele nebo zástupce Zhotovitele se</w:t>
      </w:r>
      <w:r w:rsidR="00143482">
        <w:t xml:space="preserve"> v </w:t>
      </w:r>
      <w:r>
        <w:t>souvislosti</w:t>
      </w:r>
      <w:r w:rsidR="00143482">
        <w:t xml:space="preserve"> s </w:t>
      </w:r>
      <w:r>
        <w:t>plněním Smlouvy dopustí trestného činu úplatkářství nebo přijetí</w:t>
      </w:r>
      <w:r w:rsidR="00B06292">
        <w:t xml:space="preserve"> </w:t>
      </w:r>
      <w:r>
        <w:t>úplatku.</w:t>
      </w:r>
    </w:p>
    <w:p w14:paraId="43C8458F" w14:textId="77777777" w:rsidR="00B06292" w:rsidRDefault="005F7CEA" w:rsidP="005F7CEA">
      <w:pPr>
        <w:pStyle w:val="Text1-2"/>
      </w:pPr>
      <w:r>
        <w:t>Jakékoli prohlášení Zhotovitele dle Smlouvy se ukáže nepravdivým.</w:t>
      </w:r>
      <w:r w:rsidR="00B06292">
        <w:t xml:space="preserve"> </w:t>
      </w:r>
    </w:p>
    <w:p w14:paraId="7521532A" w14:textId="1F1B2E45" w:rsidR="00B06292" w:rsidRDefault="005F7CEA" w:rsidP="005F7CEA">
      <w:pPr>
        <w:pStyle w:val="Text1-2"/>
      </w:pPr>
      <w:r>
        <w:t>Zhotovitel nepředloží do doby zahájení prací na železniční dopravní cestě</w:t>
      </w:r>
      <w:r w:rsidR="00B06292">
        <w:t xml:space="preserve"> </w:t>
      </w:r>
      <w:r>
        <w:t>originál nebo ověřenou kopii dokladu, prokazujícího odbornou způsobilost</w:t>
      </w:r>
      <w:r w:rsidR="00B06292">
        <w:t xml:space="preserve"> </w:t>
      </w:r>
      <w:r>
        <w:t xml:space="preserve">stanovenou zákonem </w:t>
      </w:r>
      <w:r w:rsidR="00143482">
        <w:t>o </w:t>
      </w:r>
      <w:r>
        <w:t>dráhách,</w:t>
      </w:r>
      <w:r w:rsidR="00143482">
        <w:t xml:space="preserve"> a </w:t>
      </w:r>
      <w:r>
        <w:t>prováděcími vyhláškami</w:t>
      </w:r>
      <w:r w:rsidR="00143482">
        <w:t xml:space="preserve"> k </w:t>
      </w:r>
      <w:r>
        <w:t>tomuto zákonu, to vše</w:t>
      </w:r>
      <w:r w:rsidR="00143482">
        <w:t xml:space="preserve"> v </w:t>
      </w:r>
      <w:r>
        <w:t>platném znění, kterým prokáže, že každý pracovník,</w:t>
      </w:r>
      <w:r w:rsidR="00B06292">
        <w:t xml:space="preserve"> </w:t>
      </w:r>
      <w:r>
        <w:t>který bude vykonávat vedoucí práce, je oprávněn provádět činnosti na</w:t>
      </w:r>
      <w:r w:rsidR="00B06292">
        <w:t xml:space="preserve"> </w:t>
      </w:r>
      <w:r>
        <w:t>železniční dopravní cestě, je-li takový doklad vzhledem</w:t>
      </w:r>
      <w:r w:rsidR="00143482">
        <w:t xml:space="preserve"> k </w:t>
      </w:r>
      <w:r>
        <w:t>charakteru Díla</w:t>
      </w:r>
      <w:r w:rsidR="00143482">
        <w:t xml:space="preserve"> a </w:t>
      </w:r>
      <w:r>
        <w:t>prováděných prací nezbytný.</w:t>
      </w:r>
      <w:r w:rsidR="00B06292">
        <w:t xml:space="preserve"> </w:t>
      </w:r>
    </w:p>
    <w:p w14:paraId="1A8078C2" w14:textId="36D27F3A" w:rsidR="005F7CEA" w:rsidRPr="00691419" w:rsidRDefault="005F7CEA" w:rsidP="005F7CEA">
      <w:pPr>
        <w:pStyle w:val="Text1-2"/>
      </w:pPr>
      <w:r>
        <w:t xml:space="preserve">Zhotovitel </w:t>
      </w:r>
      <w:r w:rsidR="00D03594">
        <w:t>zadá celé D</w:t>
      </w:r>
      <w:r w:rsidR="002C6CD3">
        <w:t xml:space="preserve">ílo </w:t>
      </w:r>
      <w:r w:rsidR="00B64698">
        <w:t>Poddo</w:t>
      </w:r>
      <w:r w:rsidR="002C6CD3">
        <w:t>davatel</w:t>
      </w:r>
      <w:r w:rsidR="00D03594">
        <w:t>i, postoupí Smlouvu nebo</w:t>
      </w:r>
      <w:r w:rsidR="00526E52">
        <w:t xml:space="preserve"> v případě změny v osobě Zhotovitele nepředloží Objednateli dokumenty dle odst.</w:t>
      </w:r>
      <w:r w:rsidR="00F06385">
        <w:t xml:space="preserve"> 8.8</w:t>
      </w:r>
      <w:r w:rsidR="00526E52">
        <w:t xml:space="preserve"> Smlouvy.</w:t>
      </w:r>
    </w:p>
    <w:p w14:paraId="4DA55FC0" w14:textId="77777777" w:rsidR="00B06292" w:rsidRDefault="005F7CEA" w:rsidP="005F7CEA">
      <w:pPr>
        <w:pStyle w:val="Text1-1"/>
      </w:pPr>
      <w:r>
        <w:lastRenderedPageBreak/>
        <w:t>Nastane-li kterákoli</w:t>
      </w:r>
      <w:r w:rsidR="00143482">
        <w:t xml:space="preserve"> z </w:t>
      </w:r>
      <w:r>
        <w:t>událostí nebo okolností uvedených</w:t>
      </w:r>
      <w:r w:rsidR="00143482">
        <w:t xml:space="preserve"> v </w:t>
      </w:r>
      <w:r>
        <w:t>odst. 21.1 těchto</w:t>
      </w:r>
      <w:r w:rsidR="00B06292">
        <w:t xml:space="preserve"> </w:t>
      </w:r>
      <w:r>
        <w:t>Obchodních podmínek, může Objednatel odstoupit od Smlouvy písemným oznámením</w:t>
      </w:r>
      <w:r w:rsidR="00B06292">
        <w:t xml:space="preserve"> </w:t>
      </w:r>
      <w:r>
        <w:t>Zhotoviteli, které nabude účinnosti patnáctý (15.) den po doručení Zhotoviteli. Kromě</w:t>
      </w:r>
      <w:r w:rsidR="00B06292">
        <w:t xml:space="preserve"> </w:t>
      </w:r>
      <w:r>
        <w:t>toho</w:t>
      </w:r>
      <w:r w:rsidR="00143482">
        <w:t xml:space="preserve"> v </w:t>
      </w:r>
      <w:r>
        <w:t>případech uvedených</w:t>
      </w:r>
      <w:r w:rsidR="00143482">
        <w:t xml:space="preserve"> v </w:t>
      </w:r>
      <w:r>
        <w:t>odst. 21.1.9</w:t>
      </w:r>
      <w:r w:rsidR="00143482">
        <w:t xml:space="preserve"> a </w:t>
      </w:r>
      <w:r>
        <w:t>21.1.10 těchto Obchodních podmínek</w:t>
      </w:r>
      <w:r w:rsidR="00B06292">
        <w:t xml:space="preserve"> </w:t>
      </w:r>
      <w:r>
        <w:t>může Objednatel odstoupit od Smlouvy oznámením</w:t>
      </w:r>
      <w:r w:rsidR="00143482">
        <w:t xml:space="preserve"> s </w:t>
      </w:r>
      <w:r>
        <w:t>okamžitou účinností ke dni</w:t>
      </w:r>
      <w:r w:rsidR="00B06292">
        <w:t xml:space="preserve"> </w:t>
      </w:r>
      <w:r>
        <w:t>doručení Zhotoviteli.</w:t>
      </w:r>
      <w:r w:rsidR="00B06292">
        <w:t xml:space="preserve"> </w:t>
      </w:r>
    </w:p>
    <w:p w14:paraId="5C572835" w14:textId="77777777" w:rsidR="00B06292" w:rsidRDefault="005F7CEA" w:rsidP="005F7CEA">
      <w:pPr>
        <w:pStyle w:val="Text1-1"/>
      </w:pPr>
      <w:r>
        <w:t>Rozhodnutí Objednatele odstoupit od Smlouvy nemá vliv na uplatnění jiných práv</w:t>
      </w:r>
      <w:r w:rsidR="00B06292">
        <w:t xml:space="preserve"> </w:t>
      </w:r>
      <w:r>
        <w:t>Objednatele podle Smlouvy.</w:t>
      </w:r>
      <w:r w:rsidR="00B06292">
        <w:t xml:space="preserve"> </w:t>
      </w:r>
    </w:p>
    <w:p w14:paraId="16AE62D5" w14:textId="77777777" w:rsidR="005F7CEA" w:rsidRDefault="005F7CEA" w:rsidP="005F7CEA">
      <w:pPr>
        <w:pStyle w:val="Text1-1"/>
      </w:pPr>
      <w:r>
        <w:t>Objednatel se zavazuje zaslat kopii oznámení</w:t>
      </w:r>
      <w:r w:rsidR="00143482">
        <w:t xml:space="preserve"> o </w:t>
      </w:r>
      <w:r>
        <w:t>odstoupení od Smlouvy též TDS.</w:t>
      </w:r>
      <w:r w:rsidR="00B06292">
        <w:t xml:space="preserve"> </w:t>
      </w:r>
    </w:p>
    <w:p w14:paraId="3B12363C" w14:textId="77777777" w:rsidR="005F7CEA" w:rsidRDefault="005F7CEA" w:rsidP="005F7CEA">
      <w:pPr>
        <w:pStyle w:val="Text1-1"/>
      </w:pPr>
      <w:r>
        <w:t>Zhotovitel se zavazuje, že dnem účinnosti odstoupení od Smlouvy:</w:t>
      </w:r>
    </w:p>
    <w:p w14:paraId="44B75FC2" w14:textId="77777777" w:rsidR="00B06292" w:rsidRDefault="005F7CEA" w:rsidP="005F7CEA">
      <w:pPr>
        <w:pStyle w:val="Text1-2"/>
      </w:pPr>
      <w:r>
        <w:t>přestane provádět veškeré další práce kromě těch,</w:t>
      </w:r>
      <w:r w:rsidR="00143482">
        <w:t xml:space="preserve"> k </w:t>
      </w:r>
      <w:r>
        <w:t>nimž dal TDS pokyn pro</w:t>
      </w:r>
      <w:r w:rsidR="00B06292">
        <w:t xml:space="preserve"> </w:t>
      </w:r>
      <w:r>
        <w:t>ochranu života nebo majetku nebo pro bezpečnost Díla;</w:t>
      </w:r>
      <w:r w:rsidR="00B06292">
        <w:t xml:space="preserve"> </w:t>
      </w:r>
    </w:p>
    <w:p w14:paraId="49E165A6" w14:textId="77777777" w:rsidR="00B06292" w:rsidRDefault="005F7CEA" w:rsidP="005F7CEA">
      <w:pPr>
        <w:pStyle w:val="Text1-2"/>
      </w:pPr>
      <w:r>
        <w:t>předá veškerou Dokumentaci Zhotovitele, zařízení, materiály</w:t>
      </w:r>
      <w:r w:rsidR="00143482">
        <w:t xml:space="preserve"> a </w:t>
      </w:r>
      <w:r>
        <w:t>další práce, za</w:t>
      </w:r>
      <w:r w:rsidR="00B06292">
        <w:t xml:space="preserve"> </w:t>
      </w:r>
      <w:r>
        <w:t>něž obdržel platbu;</w:t>
      </w:r>
      <w:r w:rsidR="00B06292">
        <w:t xml:space="preserve"> </w:t>
      </w:r>
    </w:p>
    <w:p w14:paraId="670578C7" w14:textId="77777777" w:rsidR="00B06292" w:rsidRDefault="005F7CEA" w:rsidP="005F7CEA">
      <w:pPr>
        <w:pStyle w:val="Text1-2"/>
      </w:pPr>
      <w:r>
        <w:t>odstraní ze Staveniště veškeré další vybavení, kromě toho, co je nutné</w:t>
      </w:r>
      <w:r w:rsidR="00143482">
        <w:t xml:space="preserve"> k </w:t>
      </w:r>
      <w:r>
        <w:t>zajištění</w:t>
      </w:r>
      <w:r w:rsidR="00B06292">
        <w:t xml:space="preserve"> </w:t>
      </w:r>
      <w:r>
        <w:t>bezpečnosti,</w:t>
      </w:r>
      <w:r w:rsidR="00143482">
        <w:t xml:space="preserve"> a </w:t>
      </w:r>
      <w:r>
        <w:t>opustí Staveniště;</w:t>
      </w:r>
      <w:r w:rsidR="00143482">
        <w:t xml:space="preserve"> a </w:t>
      </w:r>
    </w:p>
    <w:p w14:paraId="57F76493" w14:textId="77777777" w:rsidR="005F7CEA" w:rsidRDefault="005F7CEA" w:rsidP="005F7CEA">
      <w:pPr>
        <w:pStyle w:val="Text1-2"/>
      </w:pPr>
      <w:r>
        <w:t>vrátí Objednateli veškeré podklady</w:t>
      </w:r>
      <w:r w:rsidR="00143482">
        <w:t xml:space="preserve"> a </w:t>
      </w:r>
      <w:r>
        <w:t>věci, které od něho za účelem provádění</w:t>
      </w:r>
      <w:r w:rsidR="00B06292">
        <w:t xml:space="preserve"> </w:t>
      </w:r>
      <w:r>
        <w:t>Díla převzal.</w:t>
      </w:r>
    </w:p>
    <w:p w14:paraId="48DA4606" w14:textId="77777777" w:rsidR="005F7CEA" w:rsidRDefault="005F7CEA" w:rsidP="005F7CEA">
      <w:pPr>
        <w:pStyle w:val="Text1-1"/>
      </w:pPr>
      <w:r>
        <w:t>Zhotovitel bere na vědomí, že po odstoupení může Objednatel dokončit Dílo a/nebo</w:t>
      </w:r>
      <w:r w:rsidR="00B06292">
        <w:t xml:space="preserve"> </w:t>
      </w:r>
      <w:r>
        <w:t>zařídit, aby tak učinily jiné osoby. Objednatel</w:t>
      </w:r>
      <w:r w:rsidR="00143482">
        <w:t xml:space="preserve"> a </w:t>
      </w:r>
      <w:r>
        <w:t>tyto osoby pak mohou využít</w:t>
      </w:r>
      <w:r w:rsidR="00B06292">
        <w:t xml:space="preserve"> </w:t>
      </w:r>
      <w:r>
        <w:t>Dokumentaci Zhotovitele</w:t>
      </w:r>
      <w:r w:rsidR="00143482">
        <w:t xml:space="preserve"> a </w:t>
      </w:r>
      <w:r>
        <w:t>další dokumentace zhotovené Zhotovitelem nebo</w:t>
      </w:r>
      <w:r w:rsidR="00143482">
        <w:t xml:space="preserve"> v </w:t>
      </w:r>
      <w:r>
        <w:t>jeho</w:t>
      </w:r>
      <w:r w:rsidR="00B06292">
        <w:t xml:space="preserve"> </w:t>
      </w:r>
      <w:r>
        <w:t>zastoupení.</w:t>
      </w:r>
    </w:p>
    <w:p w14:paraId="78BD4039" w14:textId="77777777" w:rsidR="005F7CEA" w:rsidRDefault="005F7CEA" w:rsidP="005F7CEA">
      <w:pPr>
        <w:pStyle w:val="Text1-1"/>
      </w:pPr>
      <w:r>
        <w:t>Ke dni účinnosti odstoupení od Smlouvy má Zhotovitel pouze právo na úhradu</w:t>
      </w:r>
      <w:r w:rsidR="00B06292">
        <w:t xml:space="preserve"> </w:t>
      </w:r>
      <w:r>
        <w:t>přiměřených, prokazatelných</w:t>
      </w:r>
      <w:r w:rsidR="00143482">
        <w:t xml:space="preserve"> a </w:t>
      </w:r>
      <w:r>
        <w:t>účelně vynaložených nákladů za stavební</w:t>
      </w:r>
      <w:r w:rsidR="00143482">
        <w:t xml:space="preserve"> a </w:t>
      </w:r>
      <w:r>
        <w:t>jiné práce,</w:t>
      </w:r>
      <w:r w:rsidR="00B06292">
        <w:t xml:space="preserve"> </w:t>
      </w:r>
      <w:r>
        <w:t>které byly provedeny ke dni účinnosti odstoupení od Smlouvy</w:t>
      </w:r>
      <w:r w:rsidR="00143482">
        <w:t xml:space="preserve"> a </w:t>
      </w:r>
      <w:r>
        <w:t>na které nebyl</w:t>
      </w:r>
      <w:r w:rsidR="00B06292">
        <w:t xml:space="preserve"> </w:t>
      </w:r>
      <w:r>
        <w:t>vystaven daňový doklad dle odst. 13.1 těchto Obchodních podmínek. Seznam</w:t>
      </w:r>
      <w:r w:rsidR="00B06292">
        <w:t xml:space="preserve"> </w:t>
      </w:r>
      <w:r>
        <w:t>prokazatelných nákladů, na jejichž úhradu má Zhotovitel dle předcházející věty právo,</w:t>
      </w:r>
      <w:r w:rsidR="00B06292">
        <w:t xml:space="preserve"> </w:t>
      </w:r>
      <w:r>
        <w:t>musí být odsouhlasen</w:t>
      </w:r>
      <w:r w:rsidR="00143482">
        <w:t xml:space="preserve"> a </w:t>
      </w:r>
      <w:r>
        <w:t>potvrzen TDS.</w:t>
      </w:r>
    </w:p>
    <w:p w14:paraId="0F55C811" w14:textId="77777777" w:rsidR="005F7CEA" w:rsidRDefault="005F7CEA" w:rsidP="005F7CEA">
      <w:pPr>
        <w:pStyle w:val="Text1-1"/>
      </w:pPr>
      <w:r>
        <w:t>Právo na úhradu ceny za stavební</w:t>
      </w:r>
      <w:r w:rsidR="00143482">
        <w:t xml:space="preserve"> a </w:t>
      </w:r>
      <w:r>
        <w:t>jiné práce dle předchozího odstavce uplatní</w:t>
      </w:r>
      <w:r w:rsidR="00B06292">
        <w:t xml:space="preserve"> </w:t>
      </w:r>
      <w:r>
        <w:t>Zhotovitel</w:t>
      </w:r>
      <w:r w:rsidR="00143482">
        <w:t xml:space="preserve"> u </w:t>
      </w:r>
      <w:r>
        <w:t>Objednatele do 1 měsíce ode dne účinnosti odstoupení od Smlouvy.</w:t>
      </w:r>
    </w:p>
    <w:p w14:paraId="68E8E34E" w14:textId="77777777" w:rsidR="005F7CEA" w:rsidRDefault="005F7CEA" w:rsidP="005F7CEA">
      <w:pPr>
        <w:pStyle w:val="Text1-1"/>
      </w:pPr>
      <w:r>
        <w:t>Zhotovitel nemá právo na úhradu dle čl. 21.7 těchto Obchodních podmínek ve vztahu</w:t>
      </w:r>
      <w:r w:rsidR="00143482">
        <w:t xml:space="preserve"> k </w:t>
      </w:r>
      <w:r>
        <w:t>práci, zařízení</w:t>
      </w:r>
      <w:r w:rsidR="00143482">
        <w:t xml:space="preserve"> a </w:t>
      </w:r>
      <w:r>
        <w:t>materiálu, jejichž provedení, resp. použití při provádění Díla by vedlo</w:t>
      </w:r>
      <w:r w:rsidR="00143482">
        <w:t xml:space="preserve"> k </w:t>
      </w:r>
      <w:r>
        <w:t>vadám Díla.</w:t>
      </w:r>
    </w:p>
    <w:p w14:paraId="49650AD7" w14:textId="77777777" w:rsidR="005F7CEA" w:rsidRDefault="005F7CEA" w:rsidP="00B06292">
      <w:pPr>
        <w:pStyle w:val="Nadpis1-1"/>
      </w:pPr>
      <w:bookmarkStart w:id="57" w:name="_Toc151403324"/>
      <w:bookmarkStart w:id="58" w:name="_Toc157885615"/>
      <w:r>
        <w:t>ODSTOUPENÍ ZHOTOVITELE A NÁROKY ZHOTOVITELE</w:t>
      </w:r>
      <w:bookmarkEnd w:id="57"/>
      <w:bookmarkEnd w:id="58"/>
    </w:p>
    <w:p w14:paraId="445DBC56" w14:textId="77777777" w:rsidR="005F7CEA" w:rsidRDefault="005F7CEA" w:rsidP="005F7CEA">
      <w:pPr>
        <w:pStyle w:val="Text1-1"/>
      </w:pPr>
      <w:r>
        <w:t>Zhotovitel je oprávněn odstoupit od Smlouvy pouze jestliže:</w:t>
      </w:r>
    </w:p>
    <w:p w14:paraId="5B0F0E1A" w14:textId="102B656A" w:rsidR="00B06292" w:rsidRDefault="005F7CEA" w:rsidP="005F7CEA">
      <w:pPr>
        <w:pStyle w:val="Text1-2"/>
      </w:pPr>
      <w:r>
        <w:t>TDS nepodepíše Zápis</w:t>
      </w:r>
      <w:r w:rsidR="00143482">
        <w:t xml:space="preserve"> o </w:t>
      </w:r>
      <w:r>
        <w:t>předání</w:t>
      </w:r>
      <w:r w:rsidR="00143482">
        <w:t xml:space="preserve"> a </w:t>
      </w:r>
      <w:r>
        <w:t xml:space="preserve">převzetí Díla do </w:t>
      </w:r>
      <w:r w:rsidR="00F06385">
        <w:t xml:space="preserve">třiceti </w:t>
      </w:r>
      <w:r>
        <w:t>(</w:t>
      </w:r>
      <w:r w:rsidR="00F06385">
        <w:t>3</w:t>
      </w:r>
      <w:r>
        <w:t>0) dnů poté, co</w:t>
      </w:r>
      <w:r w:rsidR="00B06292">
        <w:t xml:space="preserve"> </w:t>
      </w:r>
      <w:r>
        <w:t>Zhotovitel prokazatelně splnil veškeré podmínky pro jeho podpis ze strany TDS</w:t>
      </w:r>
      <w:r w:rsidR="00143482">
        <w:t xml:space="preserve"> a </w:t>
      </w:r>
      <w:r>
        <w:t>Zhotovitel vyzval TDS</w:t>
      </w:r>
      <w:r w:rsidR="00143482">
        <w:t xml:space="preserve"> k </w:t>
      </w:r>
      <w:r>
        <w:t>podpisu Zápisu</w:t>
      </w:r>
      <w:r w:rsidR="00143482">
        <w:t xml:space="preserve"> o </w:t>
      </w:r>
      <w:r>
        <w:t>předání</w:t>
      </w:r>
      <w:r w:rsidR="00143482">
        <w:t xml:space="preserve"> a </w:t>
      </w:r>
      <w:r>
        <w:t>převzetí Díla</w:t>
      </w:r>
      <w:r w:rsidR="00143482">
        <w:t xml:space="preserve"> a v </w:t>
      </w:r>
      <w:r>
        <w:t>této výzvě</w:t>
      </w:r>
      <w:r w:rsidR="00B06292">
        <w:t xml:space="preserve"> </w:t>
      </w:r>
      <w:r>
        <w:t>Zhotovitel uvedl, že pokud nedojde ze strany TDS</w:t>
      </w:r>
      <w:r w:rsidR="00143482">
        <w:t xml:space="preserve"> k </w:t>
      </w:r>
      <w:r>
        <w:t>podpisu Zápisu</w:t>
      </w:r>
      <w:r w:rsidR="00143482">
        <w:t xml:space="preserve"> o </w:t>
      </w:r>
      <w:r>
        <w:t>předání</w:t>
      </w:r>
      <w:r w:rsidR="00143482">
        <w:t xml:space="preserve"> a </w:t>
      </w:r>
      <w:r>
        <w:t>převzetí Díla ve výše uvedené lhůtě, tak může Zhotovitel po uplynutí výše</w:t>
      </w:r>
      <w:r w:rsidR="00B06292">
        <w:t xml:space="preserve"> </w:t>
      </w:r>
      <w:r>
        <w:t>uvedené lhůty odstoupit od Smlouvy</w:t>
      </w:r>
      <w:r w:rsidR="00143482">
        <w:t xml:space="preserve"> s </w:t>
      </w:r>
      <w:r>
        <w:t>poukazem na tento článek Obchodních</w:t>
      </w:r>
      <w:r w:rsidR="00B06292">
        <w:t xml:space="preserve"> </w:t>
      </w:r>
      <w:r>
        <w:t>podmínek;</w:t>
      </w:r>
      <w:r w:rsidR="00B06292">
        <w:t xml:space="preserve"> </w:t>
      </w:r>
    </w:p>
    <w:p w14:paraId="6B9CD3A2" w14:textId="5042F397" w:rsidR="005F7CEA" w:rsidRDefault="005F7CEA" w:rsidP="00B06292">
      <w:pPr>
        <w:pStyle w:val="Text1-2"/>
      </w:pPr>
      <w:r>
        <w:t>Je Objednatel</w:t>
      </w:r>
      <w:r w:rsidR="00143482">
        <w:t xml:space="preserve"> v </w:t>
      </w:r>
      <w:r>
        <w:t>prodlení</w:t>
      </w:r>
      <w:r w:rsidR="00143482">
        <w:t xml:space="preserve"> s </w:t>
      </w:r>
      <w:r>
        <w:t xml:space="preserve">úhradou splatné částky více než </w:t>
      </w:r>
      <w:r w:rsidR="00F06385">
        <w:t xml:space="preserve">třicet </w:t>
      </w:r>
      <w:r>
        <w:t>(</w:t>
      </w:r>
      <w:r w:rsidR="00F06385">
        <w:t>3</w:t>
      </w:r>
      <w:r>
        <w:t>0) dnů od</w:t>
      </w:r>
      <w:r w:rsidR="00B06292">
        <w:t xml:space="preserve"> </w:t>
      </w:r>
      <w:r>
        <w:t>vypršení lhůty splatnosti příslušného daňového dokladu, který byl řádně</w:t>
      </w:r>
      <w:r w:rsidR="00B06292">
        <w:t xml:space="preserve"> </w:t>
      </w:r>
      <w:r>
        <w:t>vystaven</w:t>
      </w:r>
      <w:r w:rsidR="00143482">
        <w:t xml:space="preserve"> v </w:t>
      </w:r>
      <w:r>
        <w:t>souladu</w:t>
      </w:r>
      <w:r w:rsidR="00143482">
        <w:t xml:space="preserve"> s</w:t>
      </w:r>
      <w:r w:rsidR="003F5105">
        <w:t>e</w:t>
      </w:r>
      <w:r>
        <w:t xml:space="preserve"> Smlouvou</w:t>
      </w:r>
      <w:r w:rsidR="00143482">
        <w:t xml:space="preserve"> a </w:t>
      </w:r>
      <w:r>
        <w:t>nebyl Objednatelem rozporován,</w:t>
      </w:r>
      <w:r w:rsidR="00143482">
        <w:t xml:space="preserve"> a </w:t>
      </w:r>
      <w:r>
        <w:t>doručení písemné výzvy Zhotovitele</w:t>
      </w:r>
      <w:r w:rsidR="00143482">
        <w:t xml:space="preserve"> k </w:t>
      </w:r>
      <w:r>
        <w:t>úhradě předmětné splatné částky.</w:t>
      </w:r>
    </w:p>
    <w:p w14:paraId="7A6FE609" w14:textId="77777777" w:rsidR="005F7CEA" w:rsidRDefault="005F7CEA" w:rsidP="005F7CEA">
      <w:pPr>
        <w:pStyle w:val="Text1-1"/>
      </w:pPr>
      <w:r>
        <w:t>Odstoupení Zhotovitele od Smlouvy dle tohoto článku je účinné patnáctým (15.) dnem</w:t>
      </w:r>
      <w:r w:rsidR="00B06292">
        <w:t xml:space="preserve"> </w:t>
      </w:r>
      <w:r>
        <w:t>po doručení písemného odstoupení od Smlouvy Objednateli.</w:t>
      </w:r>
    </w:p>
    <w:p w14:paraId="31D8CE99" w14:textId="77777777" w:rsidR="005F7CEA" w:rsidRDefault="005F7CEA" w:rsidP="005F7CEA">
      <w:pPr>
        <w:pStyle w:val="Text1-1"/>
      </w:pPr>
      <w:r>
        <w:t>Rozhodnutí Zhotovitele odstoupit od Smlouvy nemá vliv na uplatnění jiných práv</w:t>
      </w:r>
      <w:r w:rsidR="00B06292">
        <w:t xml:space="preserve"> </w:t>
      </w:r>
      <w:r>
        <w:t>Zhotovitele podle Smlouvy.</w:t>
      </w:r>
    </w:p>
    <w:p w14:paraId="657A89A3" w14:textId="77777777" w:rsidR="005F7CEA" w:rsidRDefault="005F7CEA" w:rsidP="005F7CEA">
      <w:pPr>
        <w:pStyle w:val="Text1-1"/>
      </w:pPr>
      <w:r>
        <w:lastRenderedPageBreak/>
        <w:t>Zhotovitel se zavazuje zaslat kopii oznámení</w:t>
      </w:r>
      <w:r w:rsidR="00143482">
        <w:t xml:space="preserve"> o </w:t>
      </w:r>
      <w:r>
        <w:t>odstoupení od Smlouvy též TDS.</w:t>
      </w:r>
    </w:p>
    <w:p w14:paraId="28FF2C0D" w14:textId="77777777" w:rsidR="005F7CEA" w:rsidRDefault="005F7CEA" w:rsidP="005F7CEA">
      <w:pPr>
        <w:pStyle w:val="Text1-1"/>
      </w:pPr>
      <w:r>
        <w:t>Ustanovení odst. 21.5 až 21.9 Obchodních podmínek se použijí</w:t>
      </w:r>
      <w:r w:rsidR="00143482">
        <w:t xml:space="preserve"> i v </w:t>
      </w:r>
      <w:r>
        <w:t>případě odstoupení</w:t>
      </w:r>
      <w:r w:rsidR="00B06292">
        <w:t xml:space="preserve"> </w:t>
      </w:r>
      <w:r>
        <w:t>Zhotovitele.</w:t>
      </w:r>
    </w:p>
    <w:p w14:paraId="6049AF89" w14:textId="77777777" w:rsidR="005F7CEA" w:rsidRDefault="005F7CEA" w:rsidP="00B06292">
      <w:pPr>
        <w:pStyle w:val="Nadpis1-1"/>
      </w:pPr>
      <w:bookmarkStart w:id="59" w:name="_Toc151403325"/>
      <w:bookmarkStart w:id="60" w:name="_Toc157885616"/>
      <w:r>
        <w:t>ŘEŠENÍ SPORŮ</w:t>
      </w:r>
      <w:bookmarkEnd w:id="59"/>
      <w:bookmarkEnd w:id="60"/>
    </w:p>
    <w:p w14:paraId="05DFF92F" w14:textId="77777777" w:rsidR="00B06292" w:rsidRDefault="005F7CEA" w:rsidP="00AD0C7B">
      <w:pPr>
        <w:pStyle w:val="Text1-1"/>
      </w:pPr>
      <w:r>
        <w:t>Spory vznikající ze Smlouvy</w:t>
      </w:r>
      <w:r w:rsidR="00143482">
        <w:t xml:space="preserve"> a v </w:t>
      </w:r>
      <w:r>
        <w:t>souvislosti</w:t>
      </w:r>
      <w:r w:rsidR="00143482">
        <w:t xml:space="preserve"> s </w:t>
      </w:r>
      <w:r>
        <w:t>ní, budou postoupeny příslušnému</w:t>
      </w:r>
      <w:r w:rsidR="00B06292">
        <w:t xml:space="preserve"> </w:t>
      </w:r>
      <w:r>
        <w:t>obecnému soudu České republiky.</w:t>
      </w:r>
      <w:r w:rsidR="00B06292">
        <w:t xml:space="preserve"> </w:t>
      </w:r>
      <w:bookmarkEnd w:id="0"/>
      <w:bookmarkEnd w:id="1"/>
      <w:bookmarkEnd w:id="2"/>
      <w:bookmarkEnd w:id="3"/>
    </w:p>
    <w:sectPr w:rsidR="00B06292" w:rsidSect="0002317C">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573E0" w14:textId="77777777" w:rsidR="002F482B" w:rsidRDefault="002F482B" w:rsidP="00962258">
      <w:pPr>
        <w:spacing w:after="0" w:line="240" w:lineRule="auto"/>
      </w:pPr>
      <w:r>
        <w:separator/>
      </w:r>
    </w:p>
  </w:endnote>
  <w:endnote w:type="continuationSeparator" w:id="0">
    <w:p w14:paraId="697F1350" w14:textId="77777777" w:rsidR="002F482B" w:rsidRDefault="002F482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Narrow">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981576" w:rsidRPr="003462EB" w14:paraId="19D0FCE4" w14:textId="77777777" w:rsidTr="00691419">
      <w:trPr>
        <w:trHeight w:val="568"/>
      </w:trPr>
      <w:tc>
        <w:tcPr>
          <w:tcW w:w="1021" w:type="dxa"/>
          <w:vAlign w:val="bottom"/>
        </w:tcPr>
        <w:p w14:paraId="5987C479" w14:textId="3AE3B5BC" w:rsidR="00981576" w:rsidRPr="00B8518B" w:rsidRDefault="00981576" w:rsidP="00DD246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4889484C" w14:textId="11EF9C9B" w:rsidR="00981576" w:rsidRDefault="00981576" w:rsidP="00DD2467">
          <w:pPr>
            <w:pStyle w:val="Zpatvlevo"/>
          </w:pPr>
          <w:r>
            <w:t>Obchodní podmínky</w:t>
          </w:r>
        </w:p>
        <w:p w14:paraId="55A76C7E" w14:textId="77777777" w:rsidR="00981576" w:rsidRDefault="00981576" w:rsidP="00383726">
          <w:pPr>
            <w:pStyle w:val="Zpatvlevo"/>
          </w:pPr>
          <w:r>
            <w:t>Zhotovení stavby</w:t>
          </w:r>
        </w:p>
        <w:p w14:paraId="12F9F24C" w14:textId="245D7FF4" w:rsidR="00981576" w:rsidRPr="003462EB" w:rsidRDefault="006E01BB" w:rsidP="00EF2D50">
          <w:pPr>
            <w:pStyle w:val="Zpatvlevo"/>
          </w:pPr>
          <w:r>
            <w:t>OP/ZS/25/</w:t>
          </w:r>
          <w:r w:rsidR="00805551">
            <w:t>02</w:t>
          </w:r>
        </w:p>
      </w:tc>
    </w:tr>
  </w:tbl>
  <w:p w14:paraId="018281E9" w14:textId="77777777" w:rsidR="00981576" w:rsidRPr="005D1E71" w:rsidRDefault="00981576">
    <w:pPr>
      <w:pStyle w:val="Zpat"/>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981576" w:rsidRPr="009E09BE" w14:paraId="0E628697" w14:textId="77777777" w:rsidTr="00EF2D50">
      <w:trPr>
        <w:trHeight w:val="283"/>
      </w:trPr>
      <w:tc>
        <w:tcPr>
          <w:tcW w:w="0" w:type="auto"/>
          <w:tcMar>
            <w:left w:w="0" w:type="dxa"/>
            <w:right w:w="0" w:type="dxa"/>
          </w:tcMar>
          <w:vAlign w:val="bottom"/>
        </w:tcPr>
        <w:p w14:paraId="548BE5AD" w14:textId="2C969B7A" w:rsidR="00981576" w:rsidRPr="003820A9" w:rsidRDefault="00981576" w:rsidP="00383726">
          <w:pPr>
            <w:pStyle w:val="Zpatvpravo"/>
          </w:pPr>
          <w:r w:rsidRPr="003820A9">
            <w:t>Obchodní podmínky</w:t>
          </w:r>
        </w:p>
        <w:p w14:paraId="15F6FA80" w14:textId="77777777" w:rsidR="00981576" w:rsidRPr="003820A9" w:rsidRDefault="00981576" w:rsidP="00383726">
          <w:pPr>
            <w:pStyle w:val="Zpatvpravo"/>
          </w:pPr>
          <w:r w:rsidRPr="003820A9">
            <w:t>Zhotovení stavby</w:t>
          </w:r>
        </w:p>
        <w:p w14:paraId="3EF4B7CC" w14:textId="5A9195B2" w:rsidR="00981576" w:rsidRPr="003820A9" w:rsidRDefault="006E01BB" w:rsidP="00EF2D50">
          <w:pPr>
            <w:pStyle w:val="Zpatvpravo"/>
            <w:rPr>
              <w:rStyle w:val="slostrnky"/>
              <w:b w:val="0"/>
              <w:color w:val="auto"/>
              <w:sz w:val="12"/>
            </w:rPr>
          </w:pPr>
          <w:r>
            <w:t>OP/ZS/25/01</w:t>
          </w:r>
        </w:p>
      </w:tc>
      <w:tc>
        <w:tcPr>
          <w:tcW w:w="1021" w:type="dxa"/>
          <w:vAlign w:val="bottom"/>
        </w:tcPr>
        <w:p w14:paraId="4D3BE8E5" w14:textId="4E888DFE" w:rsidR="00981576" w:rsidRPr="003820A9" w:rsidRDefault="00981576" w:rsidP="00DD2467">
          <w:pPr>
            <w:pStyle w:val="Zpatvpravo"/>
          </w:pPr>
          <w:r w:rsidRPr="003820A9">
            <w:rPr>
              <w:rStyle w:val="slostrnky"/>
              <w:color w:val="FF4040" w:themeColor="accent6" w:themeTint="99"/>
            </w:rPr>
            <w:fldChar w:fldCharType="begin"/>
          </w:r>
          <w:r w:rsidRPr="003820A9">
            <w:rPr>
              <w:rStyle w:val="slostrnky"/>
              <w:color w:val="FF4040" w:themeColor="accent6" w:themeTint="99"/>
            </w:rPr>
            <w:instrText>PAGE   \* MERGEFORMAT</w:instrText>
          </w:r>
          <w:r w:rsidRPr="003820A9">
            <w:rPr>
              <w:rStyle w:val="slostrnky"/>
              <w:color w:val="FF4040" w:themeColor="accent6" w:themeTint="99"/>
            </w:rPr>
            <w:fldChar w:fldCharType="separate"/>
          </w:r>
          <w:r>
            <w:rPr>
              <w:rStyle w:val="slostrnky"/>
              <w:noProof/>
              <w:color w:val="FF4040" w:themeColor="accent6" w:themeTint="99"/>
            </w:rPr>
            <w:t>21</w:t>
          </w:r>
          <w:r w:rsidRPr="003820A9">
            <w:rPr>
              <w:rStyle w:val="slostrnky"/>
              <w:color w:val="FF4040" w:themeColor="accent6" w:themeTint="99"/>
            </w:rPr>
            <w:fldChar w:fldCharType="end"/>
          </w:r>
          <w:r w:rsidRPr="003820A9">
            <w:rPr>
              <w:rStyle w:val="slostrnky"/>
              <w:color w:val="FF4040" w:themeColor="accent6" w:themeTint="99"/>
            </w:rPr>
            <w:t>/</w:t>
          </w:r>
          <w:r w:rsidRPr="003820A9">
            <w:rPr>
              <w:rStyle w:val="slostrnky"/>
              <w:color w:val="FF4040" w:themeColor="accent6" w:themeTint="99"/>
            </w:rPr>
            <w:fldChar w:fldCharType="begin"/>
          </w:r>
          <w:r w:rsidRPr="003820A9">
            <w:rPr>
              <w:rStyle w:val="slostrnky"/>
              <w:color w:val="FF4040" w:themeColor="accent6" w:themeTint="99"/>
            </w:rPr>
            <w:instrText xml:space="preserve"> NUMPAGES   \* MERGEFORMAT </w:instrText>
          </w:r>
          <w:r w:rsidRPr="003820A9">
            <w:rPr>
              <w:rStyle w:val="slostrnky"/>
              <w:color w:val="FF4040" w:themeColor="accent6" w:themeTint="99"/>
            </w:rPr>
            <w:fldChar w:fldCharType="separate"/>
          </w:r>
          <w:r>
            <w:rPr>
              <w:rStyle w:val="slostrnky"/>
              <w:noProof/>
              <w:color w:val="FF4040" w:themeColor="accent6" w:themeTint="99"/>
            </w:rPr>
            <w:t>36</w:t>
          </w:r>
          <w:r w:rsidRPr="003820A9">
            <w:rPr>
              <w:rStyle w:val="slostrnky"/>
              <w:color w:val="FF4040" w:themeColor="accent6" w:themeTint="99"/>
            </w:rPr>
            <w:fldChar w:fldCharType="end"/>
          </w:r>
        </w:p>
      </w:tc>
    </w:tr>
  </w:tbl>
  <w:p w14:paraId="74D209D2" w14:textId="77777777" w:rsidR="00981576" w:rsidRPr="00B8518B" w:rsidRDefault="0098157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7952" w14:textId="6F7A3CC2" w:rsidR="00981576" w:rsidRDefault="00981576" w:rsidP="00AF24D6">
    <w:pPr>
      <w:tabs>
        <w:tab w:val="center" w:pos="4536"/>
        <w:tab w:val="right" w:pos="9072"/>
      </w:tabs>
      <w:spacing w:after="0" w:line="240" w:lineRule="auto"/>
      <w:rPr>
        <w:rFonts w:eastAsia="Verdana" w:cs="Calibr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EEDC9" w14:textId="77777777" w:rsidR="002F482B" w:rsidRDefault="002F482B" w:rsidP="00962258">
      <w:pPr>
        <w:spacing w:after="0" w:line="240" w:lineRule="auto"/>
      </w:pPr>
      <w:r>
        <w:separator/>
      </w:r>
    </w:p>
  </w:footnote>
  <w:footnote w:type="continuationSeparator" w:id="0">
    <w:p w14:paraId="1B55E939" w14:textId="77777777" w:rsidR="002F482B" w:rsidRDefault="002F482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BE41" w14:textId="50957ABA" w:rsidR="006B5D6F" w:rsidRDefault="006B5D6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CAFD" w14:textId="251FD0AE" w:rsidR="006B5D6F" w:rsidRDefault="006B5D6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81576" w14:paraId="36CF4CBF" w14:textId="77777777" w:rsidTr="00B22106">
      <w:trPr>
        <w:trHeight w:hRule="exact" w:val="936"/>
      </w:trPr>
      <w:tc>
        <w:tcPr>
          <w:tcW w:w="1361" w:type="dxa"/>
          <w:tcMar>
            <w:left w:w="0" w:type="dxa"/>
            <w:right w:w="0" w:type="dxa"/>
          </w:tcMar>
        </w:tcPr>
        <w:p w14:paraId="145D7FD5" w14:textId="61FC3F93" w:rsidR="00981576" w:rsidRPr="00B8518B" w:rsidRDefault="00981576" w:rsidP="00FC6389">
          <w:pPr>
            <w:pStyle w:val="Zpat"/>
            <w:rPr>
              <w:rStyle w:val="slostrnky"/>
            </w:rPr>
          </w:pPr>
        </w:p>
      </w:tc>
      <w:tc>
        <w:tcPr>
          <w:tcW w:w="3458" w:type="dxa"/>
          <w:tcMar>
            <w:left w:w="0" w:type="dxa"/>
            <w:right w:w="0" w:type="dxa"/>
          </w:tcMar>
        </w:tcPr>
        <w:p w14:paraId="61FDC347" w14:textId="77777777" w:rsidR="00981576" w:rsidRDefault="00981576" w:rsidP="00FC6389">
          <w:pPr>
            <w:pStyle w:val="Zpat"/>
          </w:pPr>
          <w:r>
            <w:rPr>
              <w:noProof/>
              <w:lang w:eastAsia="cs-CZ"/>
            </w:rPr>
            <w:drawing>
              <wp:anchor distT="0" distB="0" distL="114300" distR="114300" simplePos="0" relativeHeight="251658240" behindDoc="0" locked="1" layoutInCell="1" allowOverlap="1" wp14:anchorId="708C8215" wp14:editId="596763B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F395DC6" w14:textId="77777777" w:rsidR="00981576" w:rsidRPr="00D6163D" w:rsidRDefault="00981576" w:rsidP="00FC6389">
          <w:pPr>
            <w:pStyle w:val="Druhdokumentu"/>
          </w:pPr>
        </w:p>
      </w:tc>
    </w:tr>
    <w:tr w:rsidR="00981576" w14:paraId="486E2991" w14:textId="77777777" w:rsidTr="00B22106">
      <w:trPr>
        <w:trHeight w:hRule="exact" w:val="936"/>
      </w:trPr>
      <w:tc>
        <w:tcPr>
          <w:tcW w:w="1361" w:type="dxa"/>
          <w:tcMar>
            <w:left w:w="0" w:type="dxa"/>
            <w:right w:w="0" w:type="dxa"/>
          </w:tcMar>
        </w:tcPr>
        <w:p w14:paraId="49C010BB" w14:textId="77777777" w:rsidR="00981576" w:rsidRPr="00B8518B" w:rsidRDefault="00981576" w:rsidP="00FC6389">
          <w:pPr>
            <w:pStyle w:val="Zpat"/>
            <w:rPr>
              <w:rStyle w:val="slostrnky"/>
            </w:rPr>
          </w:pPr>
        </w:p>
      </w:tc>
      <w:tc>
        <w:tcPr>
          <w:tcW w:w="3458" w:type="dxa"/>
          <w:tcMar>
            <w:left w:w="0" w:type="dxa"/>
            <w:right w:w="0" w:type="dxa"/>
          </w:tcMar>
        </w:tcPr>
        <w:p w14:paraId="684EAB80" w14:textId="77777777" w:rsidR="00981576" w:rsidRDefault="00981576" w:rsidP="00FC6389">
          <w:pPr>
            <w:pStyle w:val="Zpat"/>
          </w:pPr>
        </w:p>
      </w:tc>
      <w:tc>
        <w:tcPr>
          <w:tcW w:w="5756" w:type="dxa"/>
          <w:tcMar>
            <w:left w:w="0" w:type="dxa"/>
            <w:right w:w="0" w:type="dxa"/>
          </w:tcMar>
        </w:tcPr>
        <w:p w14:paraId="2D1637F9" w14:textId="77777777" w:rsidR="00981576" w:rsidRPr="00D6163D" w:rsidRDefault="00981576" w:rsidP="00FC6389">
          <w:pPr>
            <w:pStyle w:val="Druhdokumentu"/>
          </w:pPr>
        </w:p>
      </w:tc>
    </w:tr>
  </w:tbl>
  <w:p w14:paraId="453D7EE9" w14:textId="77777777" w:rsidR="00981576" w:rsidRPr="00D6163D" w:rsidRDefault="00981576" w:rsidP="00FC6389">
    <w:pPr>
      <w:pStyle w:val="Zhlav"/>
      <w:rPr>
        <w:sz w:val="8"/>
        <w:szCs w:val="8"/>
      </w:rPr>
    </w:pPr>
  </w:p>
  <w:p w14:paraId="633A8550" w14:textId="77777777" w:rsidR="00981576" w:rsidRPr="00460660" w:rsidRDefault="0098157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423D"/>
    <w:multiLevelType w:val="hybridMultilevel"/>
    <w:tmpl w:val="E4A04B68"/>
    <w:lvl w:ilvl="0" w:tplc="73806080">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A11375"/>
    <w:multiLevelType w:val="multilevel"/>
    <w:tmpl w:val="938E2AC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trike w:val="0"/>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pStyle w:val="Text1-3"/>
      <w:lvlText w:val="%1.%2.%3.%4."/>
      <w:lvlJc w:val="left"/>
      <w:pPr>
        <w:ind w:left="2268" w:hanging="737"/>
      </w:pPr>
      <w:rPr>
        <w:rFonts w:hint="default"/>
      </w:rPr>
    </w:lvl>
    <w:lvl w:ilvl="4">
      <w:start w:val="1"/>
      <w:numFmt w:val="decimal"/>
      <w:pStyle w:val="suba1-3"/>
      <w:lvlText w:val="%5)"/>
      <w:lvlJc w:val="left"/>
      <w:pPr>
        <w:ind w:left="3005" w:hanging="73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CF43E2"/>
    <w:multiLevelType w:val="hybridMultilevel"/>
    <w:tmpl w:val="81504E1E"/>
    <w:lvl w:ilvl="0" w:tplc="3E76BC76">
      <w:start w:val="1"/>
      <w:numFmt w:val="lowerLetter"/>
      <w:lvlText w:val="%1)"/>
      <w:lvlJc w:val="left"/>
      <w:pPr>
        <w:ind w:left="302" w:hanging="360"/>
      </w:pPr>
      <w:rPr>
        <w:sz w:val="18"/>
        <w:szCs w:val="18"/>
      </w:rPr>
    </w:lvl>
    <w:lvl w:ilvl="1" w:tplc="04050019">
      <w:start w:val="1"/>
      <w:numFmt w:val="lowerLetter"/>
      <w:lvlText w:val="%2."/>
      <w:lvlJc w:val="left"/>
      <w:pPr>
        <w:ind w:left="1022" w:hanging="360"/>
      </w:pPr>
    </w:lvl>
    <w:lvl w:ilvl="2" w:tplc="0405001B" w:tentative="1">
      <w:start w:val="1"/>
      <w:numFmt w:val="lowerRoman"/>
      <w:lvlText w:val="%3."/>
      <w:lvlJc w:val="right"/>
      <w:pPr>
        <w:ind w:left="1742" w:hanging="180"/>
      </w:pPr>
    </w:lvl>
    <w:lvl w:ilvl="3" w:tplc="0405000F" w:tentative="1">
      <w:start w:val="1"/>
      <w:numFmt w:val="decimal"/>
      <w:lvlText w:val="%4."/>
      <w:lvlJc w:val="left"/>
      <w:pPr>
        <w:ind w:left="2462" w:hanging="360"/>
      </w:pPr>
    </w:lvl>
    <w:lvl w:ilvl="4" w:tplc="04050019" w:tentative="1">
      <w:start w:val="1"/>
      <w:numFmt w:val="lowerLetter"/>
      <w:lvlText w:val="%5."/>
      <w:lvlJc w:val="left"/>
      <w:pPr>
        <w:ind w:left="3182" w:hanging="360"/>
      </w:pPr>
    </w:lvl>
    <w:lvl w:ilvl="5" w:tplc="0405001B" w:tentative="1">
      <w:start w:val="1"/>
      <w:numFmt w:val="lowerRoman"/>
      <w:lvlText w:val="%6."/>
      <w:lvlJc w:val="right"/>
      <w:pPr>
        <w:ind w:left="3902" w:hanging="180"/>
      </w:pPr>
    </w:lvl>
    <w:lvl w:ilvl="6" w:tplc="0405000F" w:tentative="1">
      <w:start w:val="1"/>
      <w:numFmt w:val="decimal"/>
      <w:lvlText w:val="%7."/>
      <w:lvlJc w:val="left"/>
      <w:pPr>
        <w:ind w:left="4622" w:hanging="360"/>
      </w:pPr>
    </w:lvl>
    <w:lvl w:ilvl="7" w:tplc="04050019" w:tentative="1">
      <w:start w:val="1"/>
      <w:numFmt w:val="lowerLetter"/>
      <w:lvlText w:val="%8."/>
      <w:lvlJc w:val="left"/>
      <w:pPr>
        <w:ind w:left="5342" w:hanging="360"/>
      </w:pPr>
    </w:lvl>
    <w:lvl w:ilvl="8" w:tplc="0405001B" w:tentative="1">
      <w:start w:val="1"/>
      <w:numFmt w:val="lowerRoman"/>
      <w:lvlText w:val="%9."/>
      <w:lvlJc w:val="right"/>
      <w:pPr>
        <w:ind w:left="6062" w:hanging="18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627211"/>
    <w:multiLevelType w:val="hybridMultilevel"/>
    <w:tmpl w:val="5ED4485A"/>
    <w:lvl w:ilvl="0" w:tplc="FFFFFFFF">
      <w:start w:val="1"/>
      <w:numFmt w:val="lowerLetter"/>
      <w:lvlText w:val="%1)"/>
      <w:lvlJc w:val="left"/>
      <w:pPr>
        <w:ind w:left="720" w:hanging="360"/>
      </w:pPr>
      <w:rPr>
        <w:sz w:val="18"/>
        <w:szCs w:val="18"/>
      </w:rPr>
    </w:lvl>
    <w:lvl w:ilvl="1" w:tplc="73806080">
      <w:start w:val="1"/>
      <w:numFmt w:val="lowerRoman"/>
      <w:lvlText w:val="(%2)"/>
      <w:lvlJc w:val="left"/>
      <w:pPr>
        <w:ind w:left="2251"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F561F"/>
    <w:multiLevelType w:val="hybridMultilevel"/>
    <w:tmpl w:val="7A7C4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A42642"/>
    <w:multiLevelType w:val="hybridMultilevel"/>
    <w:tmpl w:val="FCFA987E"/>
    <w:lvl w:ilvl="0" w:tplc="73806080">
      <w:start w:val="1"/>
      <w:numFmt w:val="lowerRoman"/>
      <w:lvlText w:val="(%1)"/>
      <w:lvlJc w:val="left"/>
      <w:pPr>
        <w:ind w:left="2251" w:hanging="360"/>
      </w:pPr>
      <w:rPr>
        <w:rFonts w:hint="default"/>
      </w:rPr>
    </w:lvl>
    <w:lvl w:ilvl="1" w:tplc="04050019" w:tentative="1">
      <w:start w:val="1"/>
      <w:numFmt w:val="lowerLetter"/>
      <w:lvlText w:val="%2."/>
      <w:lvlJc w:val="left"/>
      <w:pPr>
        <w:ind w:left="2971" w:hanging="360"/>
      </w:pPr>
    </w:lvl>
    <w:lvl w:ilvl="2" w:tplc="0405001B" w:tentative="1">
      <w:start w:val="1"/>
      <w:numFmt w:val="lowerRoman"/>
      <w:lvlText w:val="%3."/>
      <w:lvlJc w:val="right"/>
      <w:pPr>
        <w:ind w:left="3691" w:hanging="180"/>
      </w:pPr>
    </w:lvl>
    <w:lvl w:ilvl="3" w:tplc="0405000F" w:tentative="1">
      <w:start w:val="1"/>
      <w:numFmt w:val="decimal"/>
      <w:lvlText w:val="%4."/>
      <w:lvlJc w:val="left"/>
      <w:pPr>
        <w:ind w:left="4411" w:hanging="360"/>
      </w:pPr>
    </w:lvl>
    <w:lvl w:ilvl="4" w:tplc="04050019" w:tentative="1">
      <w:start w:val="1"/>
      <w:numFmt w:val="lowerLetter"/>
      <w:lvlText w:val="%5."/>
      <w:lvlJc w:val="left"/>
      <w:pPr>
        <w:ind w:left="5131" w:hanging="360"/>
      </w:pPr>
    </w:lvl>
    <w:lvl w:ilvl="5" w:tplc="0405001B" w:tentative="1">
      <w:start w:val="1"/>
      <w:numFmt w:val="lowerRoman"/>
      <w:lvlText w:val="%6."/>
      <w:lvlJc w:val="right"/>
      <w:pPr>
        <w:ind w:left="5851" w:hanging="180"/>
      </w:pPr>
    </w:lvl>
    <w:lvl w:ilvl="6" w:tplc="0405000F" w:tentative="1">
      <w:start w:val="1"/>
      <w:numFmt w:val="decimal"/>
      <w:lvlText w:val="%7."/>
      <w:lvlJc w:val="left"/>
      <w:pPr>
        <w:ind w:left="6571" w:hanging="360"/>
      </w:pPr>
    </w:lvl>
    <w:lvl w:ilvl="7" w:tplc="04050019" w:tentative="1">
      <w:start w:val="1"/>
      <w:numFmt w:val="lowerLetter"/>
      <w:lvlText w:val="%8."/>
      <w:lvlJc w:val="left"/>
      <w:pPr>
        <w:ind w:left="7291" w:hanging="360"/>
      </w:pPr>
    </w:lvl>
    <w:lvl w:ilvl="8" w:tplc="0405001B" w:tentative="1">
      <w:start w:val="1"/>
      <w:numFmt w:val="lowerRoman"/>
      <w:lvlText w:val="%9."/>
      <w:lvlJc w:val="right"/>
      <w:pPr>
        <w:ind w:left="8011" w:hanging="180"/>
      </w:pPr>
    </w:lvl>
  </w:abstractNum>
  <w:abstractNum w:abstractNumId="11" w15:restartNumberingAfterBreak="0">
    <w:nsid w:val="48F117A8"/>
    <w:multiLevelType w:val="hybridMultilevel"/>
    <w:tmpl w:val="500EA876"/>
    <w:lvl w:ilvl="0" w:tplc="04050001">
      <w:start w:val="1"/>
      <w:numFmt w:val="bullet"/>
      <w:lvlText w:val=""/>
      <w:lvlJc w:val="left"/>
      <w:pPr>
        <w:ind w:left="2288" w:hanging="360"/>
      </w:pPr>
      <w:rPr>
        <w:rFonts w:ascii="Symbol" w:hAnsi="Symbol" w:hint="default"/>
      </w:rPr>
    </w:lvl>
    <w:lvl w:ilvl="1" w:tplc="04050003" w:tentative="1">
      <w:start w:val="1"/>
      <w:numFmt w:val="bullet"/>
      <w:lvlText w:val="o"/>
      <w:lvlJc w:val="left"/>
      <w:pPr>
        <w:ind w:left="3008" w:hanging="360"/>
      </w:pPr>
      <w:rPr>
        <w:rFonts w:ascii="Courier New" w:hAnsi="Courier New" w:cs="Courier New" w:hint="default"/>
      </w:rPr>
    </w:lvl>
    <w:lvl w:ilvl="2" w:tplc="04050005" w:tentative="1">
      <w:start w:val="1"/>
      <w:numFmt w:val="bullet"/>
      <w:lvlText w:val=""/>
      <w:lvlJc w:val="left"/>
      <w:pPr>
        <w:ind w:left="3728" w:hanging="360"/>
      </w:pPr>
      <w:rPr>
        <w:rFonts w:ascii="Wingdings" w:hAnsi="Wingdings" w:hint="default"/>
      </w:rPr>
    </w:lvl>
    <w:lvl w:ilvl="3" w:tplc="04050001" w:tentative="1">
      <w:start w:val="1"/>
      <w:numFmt w:val="bullet"/>
      <w:lvlText w:val=""/>
      <w:lvlJc w:val="left"/>
      <w:pPr>
        <w:ind w:left="4448" w:hanging="360"/>
      </w:pPr>
      <w:rPr>
        <w:rFonts w:ascii="Symbol" w:hAnsi="Symbol" w:hint="default"/>
      </w:rPr>
    </w:lvl>
    <w:lvl w:ilvl="4" w:tplc="04050003" w:tentative="1">
      <w:start w:val="1"/>
      <w:numFmt w:val="bullet"/>
      <w:lvlText w:val="o"/>
      <w:lvlJc w:val="left"/>
      <w:pPr>
        <w:ind w:left="5168" w:hanging="360"/>
      </w:pPr>
      <w:rPr>
        <w:rFonts w:ascii="Courier New" w:hAnsi="Courier New" w:cs="Courier New" w:hint="default"/>
      </w:rPr>
    </w:lvl>
    <w:lvl w:ilvl="5" w:tplc="04050005" w:tentative="1">
      <w:start w:val="1"/>
      <w:numFmt w:val="bullet"/>
      <w:lvlText w:val=""/>
      <w:lvlJc w:val="left"/>
      <w:pPr>
        <w:ind w:left="5888" w:hanging="360"/>
      </w:pPr>
      <w:rPr>
        <w:rFonts w:ascii="Wingdings" w:hAnsi="Wingdings" w:hint="default"/>
      </w:rPr>
    </w:lvl>
    <w:lvl w:ilvl="6" w:tplc="04050001" w:tentative="1">
      <w:start w:val="1"/>
      <w:numFmt w:val="bullet"/>
      <w:lvlText w:val=""/>
      <w:lvlJc w:val="left"/>
      <w:pPr>
        <w:ind w:left="6608" w:hanging="360"/>
      </w:pPr>
      <w:rPr>
        <w:rFonts w:ascii="Symbol" w:hAnsi="Symbol" w:hint="default"/>
      </w:rPr>
    </w:lvl>
    <w:lvl w:ilvl="7" w:tplc="04050003" w:tentative="1">
      <w:start w:val="1"/>
      <w:numFmt w:val="bullet"/>
      <w:lvlText w:val="o"/>
      <w:lvlJc w:val="left"/>
      <w:pPr>
        <w:ind w:left="7328" w:hanging="360"/>
      </w:pPr>
      <w:rPr>
        <w:rFonts w:ascii="Courier New" w:hAnsi="Courier New" w:cs="Courier New" w:hint="default"/>
      </w:rPr>
    </w:lvl>
    <w:lvl w:ilvl="8" w:tplc="04050005" w:tentative="1">
      <w:start w:val="1"/>
      <w:numFmt w:val="bullet"/>
      <w:lvlText w:val=""/>
      <w:lvlJc w:val="left"/>
      <w:pPr>
        <w:ind w:left="8048" w:hanging="360"/>
      </w:pPr>
      <w:rPr>
        <w:rFonts w:ascii="Wingdings" w:hAnsi="Wingdings" w:hint="default"/>
      </w:rPr>
    </w:lvl>
  </w:abstractNum>
  <w:abstractNum w:abstractNumId="12" w15:restartNumberingAfterBreak="0">
    <w:nsid w:val="54AE6858"/>
    <w:multiLevelType w:val="multilevel"/>
    <w:tmpl w:val="B5900AF2"/>
    <w:lvl w:ilvl="0">
      <w:start w:val="1"/>
      <w:numFmt w:val="lowerLetter"/>
      <w:pStyle w:val="Odstavec1-1a"/>
      <w:lvlText w:val="%1)"/>
      <w:lvlJc w:val="left"/>
      <w:pPr>
        <w:tabs>
          <w:tab w:val="num" w:pos="5443"/>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187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CA904C5"/>
    <w:multiLevelType w:val="hybridMultilevel"/>
    <w:tmpl w:val="32B4924C"/>
    <w:lvl w:ilvl="0" w:tplc="04050001">
      <w:start w:val="1"/>
      <w:numFmt w:val="bullet"/>
      <w:lvlText w:val=""/>
      <w:lvlJc w:val="left"/>
      <w:pPr>
        <w:ind w:left="2288" w:hanging="360"/>
      </w:pPr>
      <w:rPr>
        <w:rFonts w:ascii="Symbol" w:hAnsi="Symbol" w:hint="default"/>
      </w:rPr>
    </w:lvl>
    <w:lvl w:ilvl="1" w:tplc="04050019" w:tentative="1">
      <w:start w:val="1"/>
      <w:numFmt w:val="lowerLetter"/>
      <w:lvlText w:val="%2."/>
      <w:lvlJc w:val="left"/>
      <w:pPr>
        <w:ind w:left="3008" w:hanging="360"/>
      </w:pPr>
    </w:lvl>
    <w:lvl w:ilvl="2" w:tplc="0405001B" w:tentative="1">
      <w:start w:val="1"/>
      <w:numFmt w:val="lowerRoman"/>
      <w:lvlText w:val="%3."/>
      <w:lvlJc w:val="right"/>
      <w:pPr>
        <w:ind w:left="3728" w:hanging="180"/>
      </w:pPr>
    </w:lvl>
    <w:lvl w:ilvl="3" w:tplc="0405000F" w:tentative="1">
      <w:start w:val="1"/>
      <w:numFmt w:val="decimal"/>
      <w:lvlText w:val="%4."/>
      <w:lvlJc w:val="left"/>
      <w:pPr>
        <w:ind w:left="4448" w:hanging="360"/>
      </w:pPr>
    </w:lvl>
    <w:lvl w:ilvl="4" w:tplc="04050019" w:tentative="1">
      <w:start w:val="1"/>
      <w:numFmt w:val="lowerLetter"/>
      <w:lvlText w:val="%5."/>
      <w:lvlJc w:val="left"/>
      <w:pPr>
        <w:ind w:left="5168" w:hanging="360"/>
      </w:pPr>
    </w:lvl>
    <w:lvl w:ilvl="5" w:tplc="0405001B" w:tentative="1">
      <w:start w:val="1"/>
      <w:numFmt w:val="lowerRoman"/>
      <w:lvlText w:val="%6."/>
      <w:lvlJc w:val="right"/>
      <w:pPr>
        <w:ind w:left="5888" w:hanging="180"/>
      </w:pPr>
    </w:lvl>
    <w:lvl w:ilvl="6" w:tplc="0405000F" w:tentative="1">
      <w:start w:val="1"/>
      <w:numFmt w:val="decimal"/>
      <w:lvlText w:val="%7."/>
      <w:lvlJc w:val="left"/>
      <w:pPr>
        <w:ind w:left="6608" w:hanging="360"/>
      </w:pPr>
    </w:lvl>
    <w:lvl w:ilvl="7" w:tplc="04050019" w:tentative="1">
      <w:start w:val="1"/>
      <w:numFmt w:val="lowerLetter"/>
      <w:lvlText w:val="%8."/>
      <w:lvlJc w:val="left"/>
      <w:pPr>
        <w:ind w:left="7328" w:hanging="360"/>
      </w:pPr>
    </w:lvl>
    <w:lvl w:ilvl="8" w:tplc="0405001B" w:tentative="1">
      <w:start w:val="1"/>
      <w:numFmt w:val="lowerRoman"/>
      <w:lvlText w:val="%9."/>
      <w:lvlJc w:val="right"/>
      <w:pPr>
        <w:ind w:left="8048" w:hanging="180"/>
      </w:pPr>
    </w:lvl>
  </w:abstractNum>
  <w:abstractNum w:abstractNumId="1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E1E09D1"/>
    <w:multiLevelType w:val="hybridMultilevel"/>
    <w:tmpl w:val="7982EC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49812799">
    <w:abstractNumId w:val="6"/>
  </w:num>
  <w:num w:numId="2" w16cid:durableId="1156409557">
    <w:abstractNumId w:val="5"/>
  </w:num>
  <w:num w:numId="3" w16cid:durableId="822545130">
    <w:abstractNumId w:val="2"/>
  </w:num>
  <w:num w:numId="4" w16cid:durableId="300429162">
    <w:abstractNumId w:val="16"/>
  </w:num>
  <w:num w:numId="5" w16cid:durableId="919480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485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460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910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761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3591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7361043">
    <w:abstractNumId w:val="10"/>
  </w:num>
  <w:num w:numId="12" w16cid:durableId="1707366404">
    <w:abstractNumId w:val="13"/>
  </w:num>
  <w:num w:numId="13" w16cid:durableId="636296115">
    <w:abstractNumId w:val="11"/>
  </w:num>
  <w:num w:numId="14" w16cid:durableId="188372445">
    <w:abstractNumId w:val="17"/>
  </w:num>
  <w:num w:numId="15" w16cid:durableId="1990281263">
    <w:abstractNumId w:val="0"/>
  </w:num>
  <w:num w:numId="16" w16cid:durableId="606349793">
    <w:abstractNumId w:val="9"/>
  </w:num>
  <w:num w:numId="17" w16cid:durableId="2082679094">
    <w:abstractNumId w:val="12"/>
  </w:num>
  <w:num w:numId="18" w16cid:durableId="361129741">
    <w:abstractNumId w:val="14"/>
  </w:num>
  <w:num w:numId="19" w16cid:durableId="1503543522">
    <w:abstractNumId w:val="1"/>
  </w:num>
  <w:num w:numId="20" w16cid:durableId="1727101434">
    <w:abstractNumId w:val="4"/>
  </w:num>
  <w:num w:numId="21" w16cid:durableId="862089926">
    <w:abstractNumId w:val="15"/>
  </w:num>
  <w:num w:numId="22" w16cid:durableId="241524021">
    <w:abstractNumId w:val="1"/>
  </w:num>
  <w:num w:numId="23" w16cid:durableId="311181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45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8466861">
    <w:abstractNumId w:val="12"/>
  </w:num>
  <w:num w:numId="26" w16cid:durableId="1276134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3971518">
    <w:abstractNumId w:val="3"/>
  </w:num>
  <w:num w:numId="28" w16cid:durableId="1406026027">
    <w:abstractNumId w:val="7"/>
  </w:num>
  <w:num w:numId="29" w16cid:durableId="1893880350">
    <w:abstractNumId w:val="8"/>
  </w:num>
  <w:num w:numId="30" w16cid:durableId="1382904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9183622">
    <w:abstractNumId w:val="12"/>
  </w:num>
  <w:num w:numId="32" w16cid:durableId="178947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79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670074">
    <w:abstractNumId w:val="1"/>
  </w:num>
  <w:num w:numId="35" w16cid:durableId="1542596502">
    <w:abstractNumId w:val="1"/>
  </w:num>
  <w:num w:numId="36" w16cid:durableId="1709526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3234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9144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339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085428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140"/>
    <w:rsid w:val="00000F0F"/>
    <w:rsid w:val="0000706F"/>
    <w:rsid w:val="000107DF"/>
    <w:rsid w:val="000112CE"/>
    <w:rsid w:val="00012EC4"/>
    <w:rsid w:val="00017A44"/>
    <w:rsid w:val="00017F3C"/>
    <w:rsid w:val="000228D9"/>
    <w:rsid w:val="0002317C"/>
    <w:rsid w:val="0002329A"/>
    <w:rsid w:val="0002548B"/>
    <w:rsid w:val="00027F05"/>
    <w:rsid w:val="000323D9"/>
    <w:rsid w:val="00032FF8"/>
    <w:rsid w:val="000356AF"/>
    <w:rsid w:val="00041EC8"/>
    <w:rsid w:val="0004254C"/>
    <w:rsid w:val="00042C18"/>
    <w:rsid w:val="00043465"/>
    <w:rsid w:val="00052242"/>
    <w:rsid w:val="00054C54"/>
    <w:rsid w:val="00054FC6"/>
    <w:rsid w:val="000620C6"/>
    <w:rsid w:val="00063B99"/>
    <w:rsid w:val="0006465A"/>
    <w:rsid w:val="0006588D"/>
    <w:rsid w:val="00067A5E"/>
    <w:rsid w:val="0007191B"/>
    <w:rsid w:val="000719BB"/>
    <w:rsid w:val="00072A65"/>
    <w:rsid w:val="00072C1E"/>
    <w:rsid w:val="00073D8C"/>
    <w:rsid w:val="00074D34"/>
    <w:rsid w:val="00081ED1"/>
    <w:rsid w:val="00083FE6"/>
    <w:rsid w:val="0009566B"/>
    <w:rsid w:val="00097216"/>
    <w:rsid w:val="000A1A80"/>
    <w:rsid w:val="000A2ED5"/>
    <w:rsid w:val="000B24F4"/>
    <w:rsid w:val="000B408F"/>
    <w:rsid w:val="000B4EB8"/>
    <w:rsid w:val="000B7B23"/>
    <w:rsid w:val="000C2DF9"/>
    <w:rsid w:val="000C41F2"/>
    <w:rsid w:val="000C7CA8"/>
    <w:rsid w:val="000D0C16"/>
    <w:rsid w:val="000D22C4"/>
    <w:rsid w:val="000D27D1"/>
    <w:rsid w:val="000D28FE"/>
    <w:rsid w:val="000D4481"/>
    <w:rsid w:val="000D5D9A"/>
    <w:rsid w:val="000D7A6D"/>
    <w:rsid w:val="000E0B92"/>
    <w:rsid w:val="000E1710"/>
    <w:rsid w:val="000E1A7F"/>
    <w:rsid w:val="000E2285"/>
    <w:rsid w:val="000E2B01"/>
    <w:rsid w:val="000E3DEA"/>
    <w:rsid w:val="000E58B2"/>
    <w:rsid w:val="000F0B8D"/>
    <w:rsid w:val="000F15F1"/>
    <w:rsid w:val="000F1B6A"/>
    <w:rsid w:val="000F367E"/>
    <w:rsid w:val="000F3836"/>
    <w:rsid w:val="000F6CB9"/>
    <w:rsid w:val="00101D3B"/>
    <w:rsid w:val="00103275"/>
    <w:rsid w:val="00105AA9"/>
    <w:rsid w:val="00112864"/>
    <w:rsid w:val="00112DF0"/>
    <w:rsid w:val="0011359A"/>
    <w:rsid w:val="00114472"/>
    <w:rsid w:val="00114988"/>
    <w:rsid w:val="00114DE9"/>
    <w:rsid w:val="00115069"/>
    <w:rsid w:val="001150F2"/>
    <w:rsid w:val="00116F5E"/>
    <w:rsid w:val="00122741"/>
    <w:rsid w:val="0012466D"/>
    <w:rsid w:val="0012656C"/>
    <w:rsid w:val="00126CE1"/>
    <w:rsid w:val="00127825"/>
    <w:rsid w:val="00134F16"/>
    <w:rsid w:val="00136A01"/>
    <w:rsid w:val="00143482"/>
    <w:rsid w:val="001436D8"/>
    <w:rsid w:val="00145D0D"/>
    <w:rsid w:val="00145DE2"/>
    <w:rsid w:val="00145DE9"/>
    <w:rsid w:val="00146BCB"/>
    <w:rsid w:val="0015027B"/>
    <w:rsid w:val="00150547"/>
    <w:rsid w:val="00155C42"/>
    <w:rsid w:val="00155DB3"/>
    <w:rsid w:val="00156BDF"/>
    <w:rsid w:val="001575D0"/>
    <w:rsid w:val="00160E49"/>
    <w:rsid w:val="00160FA0"/>
    <w:rsid w:val="001619E4"/>
    <w:rsid w:val="00162F74"/>
    <w:rsid w:val="001631B0"/>
    <w:rsid w:val="001656A2"/>
    <w:rsid w:val="00166F63"/>
    <w:rsid w:val="00170EC5"/>
    <w:rsid w:val="00170F18"/>
    <w:rsid w:val="001717BE"/>
    <w:rsid w:val="00171AED"/>
    <w:rsid w:val="00171D0A"/>
    <w:rsid w:val="001747C1"/>
    <w:rsid w:val="001769A7"/>
    <w:rsid w:val="00177D6B"/>
    <w:rsid w:val="00181DE6"/>
    <w:rsid w:val="00191F90"/>
    <w:rsid w:val="001A3B3C"/>
    <w:rsid w:val="001B4180"/>
    <w:rsid w:val="001B4B1F"/>
    <w:rsid w:val="001B4E74"/>
    <w:rsid w:val="001B4F57"/>
    <w:rsid w:val="001B7668"/>
    <w:rsid w:val="001B7D14"/>
    <w:rsid w:val="001C2626"/>
    <w:rsid w:val="001C3791"/>
    <w:rsid w:val="001C3A17"/>
    <w:rsid w:val="001C645F"/>
    <w:rsid w:val="001C7BA9"/>
    <w:rsid w:val="001D01FC"/>
    <w:rsid w:val="001D0D0C"/>
    <w:rsid w:val="001D31D5"/>
    <w:rsid w:val="001D76DF"/>
    <w:rsid w:val="001D7A05"/>
    <w:rsid w:val="001E678E"/>
    <w:rsid w:val="001E7759"/>
    <w:rsid w:val="001F10DC"/>
    <w:rsid w:val="001F526D"/>
    <w:rsid w:val="00200B8D"/>
    <w:rsid w:val="00201834"/>
    <w:rsid w:val="002038C9"/>
    <w:rsid w:val="002071BB"/>
    <w:rsid w:val="00207DF5"/>
    <w:rsid w:val="00211605"/>
    <w:rsid w:val="00211DE8"/>
    <w:rsid w:val="0021455F"/>
    <w:rsid w:val="00225187"/>
    <w:rsid w:val="00230357"/>
    <w:rsid w:val="00234530"/>
    <w:rsid w:val="002367AF"/>
    <w:rsid w:val="002376B6"/>
    <w:rsid w:val="00240B81"/>
    <w:rsid w:val="00247D01"/>
    <w:rsid w:val="0025030F"/>
    <w:rsid w:val="00250499"/>
    <w:rsid w:val="00252477"/>
    <w:rsid w:val="00253A07"/>
    <w:rsid w:val="00261A5B"/>
    <w:rsid w:val="00262E5B"/>
    <w:rsid w:val="002640DD"/>
    <w:rsid w:val="0027053C"/>
    <w:rsid w:val="00271E78"/>
    <w:rsid w:val="00276AFE"/>
    <w:rsid w:val="00283B13"/>
    <w:rsid w:val="00284556"/>
    <w:rsid w:val="00284E94"/>
    <w:rsid w:val="0028553E"/>
    <w:rsid w:val="002901E5"/>
    <w:rsid w:val="00291169"/>
    <w:rsid w:val="00293229"/>
    <w:rsid w:val="00294B5A"/>
    <w:rsid w:val="00294FA1"/>
    <w:rsid w:val="002965FD"/>
    <w:rsid w:val="00296E61"/>
    <w:rsid w:val="002A3B57"/>
    <w:rsid w:val="002B0537"/>
    <w:rsid w:val="002B0549"/>
    <w:rsid w:val="002B0F72"/>
    <w:rsid w:val="002B2AD3"/>
    <w:rsid w:val="002B5839"/>
    <w:rsid w:val="002B6B58"/>
    <w:rsid w:val="002C04CB"/>
    <w:rsid w:val="002C2BA6"/>
    <w:rsid w:val="002C31BF"/>
    <w:rsid w:val="002C4FF2"/>
    <w:rsid w:val="002C6CD3"/>
    <w:rsid w:val="002D2102"/>
    <w:rsid w:val="002D7FD6"/>
    <w:rsid w:val="002E02B5"/>
    <w:rsid w:val="002E0CD7"/>
    <w:rsid w:val="002E0CFB"/>
    <w:rsid w:val="002E0EEC"/>
    <w:rsid w:val="002E2E8A"/>
    <w:rsid w:val="002E4E29"/>
    <w:rsid w:val="002E5C7B"/>
    <w:rsid w:val="002E5DD2"/>
    <w:rsid w:val="002E5EC7"/>
    <w:rsid w:val="002E667C"/>
    <w:rsid w:val="002F16F0"/>
    <w:rsid w:val="002F4333"/>
    <w:rsid w:val="002F482B"/>
    <w:rsid w:val="00304DAF"/>
    <w:rsid w:val="0030612F"/>
    <w:rsid w:val="003067C4"/>
    <w:rsid w:val="00307207"/>
    <w:rsid w:val="00311BA9"/>
    <w:rsid w:val="003130A4"/>
    <w:rsid w:val="00315729"/>
    <w:rsid w:val="003164AD"/>
    <w:rsid w:val="00316E2D"/>
    <w:rsid w:val="00321E06"/>
    <w:rsid w:val="003221C9"/>
    <w:rsid w:val="003229ED"/>
    <w:rsid w:val="003254A3"/>
    <w:rsid w:val="003256A6"/>
    <w:rsid w:val="0032685C"/>
    <w:rsid w:val="00327EEF"/>
    <w:rsid w:val="00331FEF"/>
    <w:rsid w:val="0033239F"/>
    <w:rsid w:val="00334918"/>
    <w:rsid w:val="00335B45"/>
    <w:rsid w:val="003418A3"/>
    <w:rsid w:val="0034232B"/>
    <w:rsid w:val="0034274B"/>
    <w:rsid w:val="00344FBB"/>
    <w:rsid w:val="00346493"/>
    <w:rsid w:val="0034719F"/>
    <w:rsid w:val="00350951"/>
    <w:rsid w:val="00350A35"/>
    <w:rsid w:val="00351B82"/>
    <w:rsid w:val="003521AD"/>
    <w:rsid w:val="003527B7"/>
    <w:rsid w:val="00353128"/>
    <w:rsid w:val="00353335"/>
    <w:rsid w:val="00356879"/>
    <w:rsid w:val="003571D8"/>
    <w:rsid w:val="00357BC6"/>
    <w:rsid w:val="00361422"/>
    <w:rsid w:val="00365DAE"/>
    <w:rsid w:val="00367CCE"/>
    <w:rsid w:val="00370DCF"/>
    <w:rsid w:val="00371203"/>
    <w:rsid w:val="0037271E"/>
    <w:rsid w:val="00373C0E"/>
    <w:rsid w:val="003745C3"/>
    <w:rsid w:val="0037545D"/>
    <w:rsid w:val="003756BD"/>
    <w:rsid w:val="0037696D"/>
    <w:rsid w:val="00381C9F"/>
    <w:rsid w:val="003820A9"/>
    <w:rsid w:val="00383726"/>
    <w:rsid w:val="00386FF1"/>
    <w:rsid w:val="00392EB6"/>
    <w:rsid w:val="003956C6"/>
    <w:rsid w:val="003962E5"/>
    <w:rsid w:val="003971F6"/>
    <w:rsid w:val="003A00A0"/>
    <w:rsid w:val="003A4F73"/>
    <w:rsid w:val="003A67C9"/>
    <w:rsid w:val="003B1792"/>
    <w:rsid w:val="003B3DB0"/>
    <w:rsid w:val="003B444A"/>
    <w:rsid w:val="003B52E1"/>
    <w:rsid w:val="003B7CBC"/>
    <w:rsid w:val="003B7DC5"/>
    <w:rsid w:val="003C33F2"/>
    <w:rsid w:val="003C369C"/>
    <w:rsid w:val="003C4579"/>
    <w:rsid w:val="003C45D2"/>
    <w:rsid w:val="003C6679"/>
    <w:rsid w:val="003D756E"/>
    <w:rsid w:val="003E20A1"/>
    <w:rsid w:val="003E27D2"/>
    <w:rsid w:val="003E420D"/>
    <w:rsid w:val="003E4C13"/>
    <w:rsid w:val="003E7AD4"/>
    <w:rsid w:val="003F268C"/>
    <w:rsid w:val="003F3DB5"/>
    <w:rsid w:val="003F451A"/>
    <w:rsid w:val="003F5105"/>
    <w:rsid w:val="003F5262"/>
    <w:rsid w:val="004042C2"/>
    <w:rsid w:val="00404C7F"/>
    <w:rsid w:val="00406CE7"/>
    <w:rsid w:val="00406D90"/>
    <w:rsid w:val="004078F3"/>
    <w:rsid w:val="00407904"/>
    <w:rsid w:val="00407A50"/>
    <w:rsid w:val="00410BCD"/>
    <w:rsid w:val="00411EB8"/>
    <w:rsid w:val="0041367A"/>
    <w:rsid w:val="00417FCD"/>
    <w:rsid w:val="00424AE6"/>
    <w:rsid w:val="00425FA1"/>
    <w:rsid w:val="00427513"/>
    <w:rsid w:val="00427794"/>
    <w:rsid w:val="004277A9"/>
    <w:rsid w:val="00430474"/>
    <w:rsid w:val="00431398"/>
    <w:rsid w:val="00434619"/>
    <w:rsid w:val="00435B0E"/>
    <w:rsid w:val="0044062F"/>
    <w:rsid w:val="00443708"/>
    <w:rsid w:val="004441E2"/>
    <w:rsid w:val="00444A75"/>
    <w:rsid w:val="00446B21"/>
    <w:rsid w:val="00450F07"/>
    <w:rsid w:val="004514F3"/>
    <w:rsid w:val="00452D8B"/>
    <w:rsid w:val="00453CD3"/>
    <w:rsid w:val="00455368"/>
    <w:rsid w:val="00457944"/>
    <w:rsid w:val="004579A7"/>
    <w:rsid w:val="00460660"/>
    <w:rsid w:val="00460BD0"/>
    <w:rsid w:val="00464333"/>
    <w:rsid w:val="00464BA9"/>
    <w:rsid w:val="00465837"/>
    <w:rsid w:val="00467F1A"/>
    <w:rsid w:val="004710D5"/>
    <w:rsid w:val="00474948"/>
    <w:rsid w:val="00474CA9"/>
    <w:rsid w:val="00477D9D"/>
    <w:rsid w:val="004808CA"/>
    <w:rsid w:val="00483969"/>
    <w:rsid w:val="00486107"/>
    <w:rsid w:val="00491827"/>
    <w:rsid w:val="00491A04"/>
    <w:rsid w:val="004A48FB"/>
    <w:rsid w:val="004A6968"/>
    <w:rsid w:val="004B034A"/>
    <w:rsid w:val="004B2180"/>
    <w:rsid w:val="004B5475"/>
    <w:rsid w:val="004B6C22"/>
    <w:rsid w:val="004C1730"/>
    <w:rsid w:val="004C20AD"/>
    <w:rsid w:val="004C4399"/>
    <w:rsid w:val="004C6A62"/>
    <w:rsid w:val="004C73A5"/>
    <w:rsid w:val="004C787C"/>
    <w:rsid w:val="004D58A1"/>
    <w:rsid w:val="004D7CDF"/>
    <w:rsid w:val="004E02D9"/>
    <w:rsid w:val="004E7A1F"/>
    <w:rsid w:val="004F2B9B"/>
    <w:rsid w:val="004F4B9B"/>
    <w:rsid w:val="004F5BE5"/>
    <w:rsid w:val="004F6344"/>
    <w:rsid w:val="004F6CA3"/>
    <w:rsid w:val="00503C65"/>
    <w:rsid w:val="00505069"/>
    <w:rsid w:val="00506167"/>
    <w:rsid w:val="0050666E"/>
    <w:rsid w:val="00506D04"/>
    <w:rsid w:val="00510273"/>
    <w:rsid w:val="00511319"/>
    <w:rsid w:val="00511AB9"/>
    <w:rsid w:val="00515CB9"/>
    <w:rsid w:val="00523681"/>
    <w:rsid w:val="00523BB5"/>
    <w:rsid w:val="00523EA7"/>
    <w:rsid w:val="0052448F"/>
    <w:rsid w:val="00525372"/>
    <w:rsid w:val="00525E48"/>
    <w:rsid w:val="00526E52"/>
    <w:rsid w:val="00531893"/>
    <w:rsid w:val="00531CB9"/>
    <w:rsid w:val="00532122"/>
    <w:rsid w:val="00533B8A"/>
    <w:rsid w:val="00536DC8"/>
    <w:rsid w:val="005376DA"/>
    <w:rsid w:val="0054038F"/>
    <w:rsid w:val="005406EB"/>
    <w:rsid w:val="005440F0"/>
    <w:rsid w:val="00550BE2"/>
    <w:rsid w:val="00550C8A"/>
    <w:rsid w:val="00550EE9"/>
    <w:rsid w:val="00552071"/>
    <w:rsid w:val="00552A02"/>
    <w:rsid w:val="00553375"/>
    <w:rsid w:val="005533DB"/>
    <w:rsid w:val="00555884"/>
    <w:rsid w:val="00557BEF"/>
    <w:rsid w:val="00560FE1"/>
    <w:rsid w:val="00564500"/>
    <w:rsid w:val="00565C85"/>
    <w:rsid w:val="00566484"/>
    <w:rsid w:val="00567147"/>
    <w:rsid w:val="0057153B"/>
    <w:rsid w:val="005736B7"/>
    <w:rsid w:val="00575E5A"/>
    <w:rsid w:val="00580245"/>
    <w:rsid w:val="00582C7F"/>
    <w:rsid w:val="00583661"/>
    <w:rsid w:val="00586AE8"/>
    <w:rsid w:val="0058742A"/>
    <w:rsid w:val="00587EF0"/>
    <w:rsid w:val="00590642"/>
    <w:rsid w:val="00591CAB"/>
    <w:rsid w:val="0059239F"/>
    <w:rsid w:val="0059363D"/>
    <w:rsid w:val="00594F62"/>
    <w:rsid w:val="00596BE2"/>
    <w:rsid w:val="00597648"/>
    <w:rsid w:val="005A1B28"/>
    <w:rsid w:val="005A1F44"/>
    <w:rsid w:val="005A1F49"/>
    <w:rsid w:val="005A36FC"/>
    <w:rsid w:val="005A4C67"/>
    <w:rsid w:val="005A73F5"/>
    <w:rsid w:val="005B3761"/>
    <w:rsid w:val="005B3E72"/>
    <w:rsid w:val="005C2D7A"/>
    <w:rsid w:val="005D0A9B"/>
    <w:rsid w:val="005D1E71"/>
    <w:rsid w:val="005D3C39"/>
    <w:rsid w:val="005D7238"/>
    <w:rsid w:val="005E0A8F"/>
    <w:rsid w:val="005E10D7"/>
    <w:rsid w:val="005E2311"/>
    <w:rsid w:val="005E4C5A"/>
    <w:rsid w:val="005F15FE"/>
    <w:rsid w:val="005F426E"/>
    <w:rsid w:val="005F5503"/>
    <w:rsid w:val="005F7CEA"/>
    <w:rsid w:val="00601A8C"/>
    <w:rsid w:val="00604807"/>
    <w:rsid w:val="00604906"/>
    <w:rsid w:val="0061068E"/>
    <w:rsid w:val="006115D3"/>
    <w:rsid w:val="00612FFE"/>
    <w:rsid w:val="006167E2"/>
    <w:rsid w:val="00621344"/>
    <w:rsid w:val="0062195C"/>
    <w:rsid w:val="006244DB"/>
    <w:rsid w:val="0062450A"/>
    <w:rsid w:val="00625CA8"/>
    <w:rsid w:val="006262E3"/>
    <w:rsid w:val="006307E5"/>
    <w:rsid w:val="0064081F"/>
    <w:rsid w:val="00644C66"/>
    <w:rsid w:val="00653E56"/>
    <w:rsid w:val="0065466C"/>
    <w:rsid w:val="00655976"/>
    <w:rsid w:val="00655EBD"/>
    <w:rsid w:val="0065610E"/>
    <w:rsid w:val="00660AD3"/>
    <w:rsid w:val="00663DFA"/>
    <w:rsid w:val="0067069A"/>
    <w:rsid w:val="00670E35"/>
    <w:rsid w:val="0067248C"/>
    <w:rsid w:val="00672F0F"/>
    <w:rsid w:val="00674EA8"/>
    <w:rsid w:val="006776B6"/>
    <w:rsid w:val="00681571"/>
    <w:rsid w:val="0068353E"/>
    <w:rsid w:val="0069136C"/>
    <w:rsid w:val="00691419"/>
    <w:rsid w:val="006927A2"/>
    <w:rsid w:val="00693150"/>
    <w:rsid w:val="00693A77"/>
    <w:rsid w:val="00696055"/>
    <w:rsid w:val="006962F0"/>
    <w:rsid w:val="006A019B"/>
    <w:rsid w:val="006A20FE"/>
    <w:rsid w:val="006A5570"/>
    <w:rsid w:val="006A689C"/>
    <w:rsid w:val="006A75F8"/>
    <w:rsid w:val="006B12B2"/>
    <w:rsid w:val="006B1A91"/>
    <w:rsid w:val="006B2486"/>
    <w:rsid w:val="006B37A8"/>
    <w:rsid w:val="006B3D79"/>
    <w:rsid w:val="006B3F4E"/>
    <w:rsid w:val="006B5D6F"/>
    <w:rsid w:val="006B69DA"/>
    <w:rsid w:val="006B6E7F"/>
    <w:rsid w:val="006B6FE4"/>
    <w:rsid w:val="006B76D3"/>
    <w:rsid w:val="006B7E19"/>
    <w:rsid w:val="006C16E1"/>
    <w:rsid w:val="006C2343"/>
    <w:rsid w:val="006C31D3"/>
    <w:rsid w:val="006C442A"/>
    <w:rsid w:val="006C684D"/>
    <w:rsid w:val="006C7735"/>
    <w:rsid w:val="006D02DB"/>
    <w:rsid w:val="006D0B09"/>
    <w:rsid w:val="006D1C34"/>
    <w:rsid w:val="006D225F"/>
    <w:rsid w:val="006E01BB"/>
    <w:rsid w:val="006E0578"/>
    <w:rsid w:val="006E314D"/>
    <w:rsid w:val="006E3461"/>
    <w:rsid w:val="006E51F9"/>
    <w:rsid w:val="006E78D9"/>
    <w:rsid w:val="006F4A10"/>
    <w:rsid w:val="006F4A83"/>
    <w:rsid w:val="00706C16"/>
    <w:rsid w:val="00710723"/>
    <w:rsid w:val="0071077B"/>
    <w:rsid w:val="00716776"/>
    <w:rsid w:val="007175EE"/>
    <w:rsid w:val="00720802"/>
    <w:rsid w:val="00723DAF"/>
    <w:rsid w:val="00723ED1"/>
    <w:rsid w:val="00724636"/>
    <w:rsid w:val="00725BB1"/>
    <w:rsid w:val="00726071"/>
    <w:rsid w:val="00730966"/>
    <w:rsid w:val="007327DB"/>
    <w:rsid w:val="00735EAD"/>
    <w:rsid w:val="0074047C"/>
    <w:rsid w:val="00740AF5"/>
    <w:rsid w:val="007426F3"/>
    <w:rsid w:val="00743525"/>
    <w:rsid w:val="00743CE8"/>
    <w:rsid w:val="00745555"/>
    <w:rsid w:val="00745F94"/>
    <w:rsid w:val="007505A1"/>
    <w:rsid w:val="00751559"/>
    <w:rsid w:val="00753756"/>
    <w:rsid w:val="00753FC5"/>
    <w:rsid w:val="007541A2"/>
    <w:rsid w:val="00755818"/>
    <w:rsid w:val="00757A07"/>
    <w:rsid w:val="0076172D"/>
    <w:rsid w:val="00761F77"/>
    <w:rsid w:val="00762272"/>
    <w:rsid w:val="0076286B"/>
    <w:rsid w:val="00763A73"/>
    <w:rsid w:val="00766846"/>
    <w:rsid w:val="0076790E"/>
    <w:rsid w:val="00770B53"/>
    <w:rsid w:val="007733E4"/>
    <w:rsid w:val="00774542"/>
    <w:rsid w:val="00774635"/>
    <w:rsid w:val="00774A4E"/>
    <w:rsid w:val="007753B2"/>
    <w:rsid w:val="0077673A"/>
    <w:rsid w:val="00776EA4"/>
    <w:rsid w:val="007846E1"/>
    <w:rsid w:val="007847D6"/>
    <w:rsid w:val="00786A41"/>
    <w:rsid w:val="007900F2"/>
    <w:rsid w:val="00791254"/>
    <w:rsid w:val="00793248"/>
    <w:rsid w:val="00795643"/>
    <w:rsid w:val="00797F74"/>
    <w:rsid w:val="007A5172"/>
    <w:rsid w:val="007A5536"/>
    <w:rsid w:val="007A67A0"/>
    <w:rsid w:val="007A77D1"/>
    <w:rsid w:val="007B03BB"/>
    <w:rsid w:val="007B1080"/>
    <w:rsid w:val="007B47BB"/>
    <w:rsid w:val="007B570C"/>
    <w:rsid w:val="007B5D29"/>
    <w:rsid w:val="007C3628"/>
    <w:rsid w:val="007C751D"/>
    <w:rsid w:val="007D6F84"/>
    <w:rsid w:val="007D7667"/>
    <w:rsid w:val="007E1C16"/>
    <w:rsid w:val="007E4A6E"/>
    <w:rsid w:val="007E4B3F"/>
    <w:rsid w:val="007E4FAB"/>
    <w:rsid w:val="007E66F6"/>
    <w:rsid w:val="007E7311"/>
    <w:rsid w:val="007F2356"/>
    <w:rsid w:val="007F56A7"/>
    <w:rsid w:val="007F6B75"/>
    <w:rsid w:val="00800851"/>
    <w:rsid w:val="0080171C"/>
    <w:rsid w:val="00803C82"/>
    <w:rsid w:val="00804C52"/>
    <w:rsid w:val="00805551"/>
    <w:rsid w:val="008055CB"/>
    <w:rsid w:val="00807DD0"/>
    <w:rsid w:val="00807EF4"/>
    <w:rsid w:val="00810E5C"/>
    <w:rsid w:val="00812147"/>
    <w:rsid w:val="008133DD"/>
    <w:rsid w:val="008161A4"/>
    <w:rsid w:val="00816930"/>
    <w:rsid w:val="00817964"/>
    <w:rsid w:val="00821801"/>
    <w:rsid w:val="00821D01"/>
    <w:rsid w:val="008241D5"/>
    <w:rsid w:val="008250DE"/>
    <w:rsid w:val="00826B7B"/>
    <w:rsid w:val="008270C2"/>
    <w:rsid w:val="0083197D"/>
    <w:rsid w:val="00834146"/>
    <w:rsid w:val="0083443D"/>
    <w:rsid w:val="008356BB"/>
    <w:rsid w:val="00835B0D"/>
    <w:rsid w:val="008367DC"/>
    <w:rsid w:val="00844538"/>
    <w:rsid w:val="00846789"/>
    <w:rsid w:val="0084683F"/>
    <w:rsid w:val="00851140"/>
    <w:rsid w:val="00854159"/>
    <w:rsid w:val="00857266"/>
    <w:rsid w:val="00857D9E"/>
    <w:rsid w:val="00863BFF"/>
    <w:rsid w:val="00866C4C"/>
    <w:rsid w:val="008670BE"/>
    <w:rsid w:val="0087005A"/>
    <w:rsid w:val="00872AF5"/>
    <w:rsid w:val="00877639"/>
    <w:rsid w:val="00880159"/>
    <w:rsid w:val="00880AE2"/>
    <w:rsid w:val="00880FED"/>
    <w:rsid w:val="00881E92"/>
    <w:rsid w:val="00883F38"/>
    <w:rsid w:val="00887F36"/>
    <w:rsid w:val="0089079F"/>
    <w:rsid w:val="008908BA"/>
    <w:rsid w:val="00890A4F"/>
    <w:rsid w:val="0089415D"/>
    <w:rsid w:val="008942E2"/>
    <w:rsid w:val="008953EA"/>
    <w:rsid w:val="00896FBC"/>
    <w:rsid w:val="008A1E71"/>
    <w:rsid w:val="008A23C4"/>
    <w:rsid w:val="008A28C5"/>
    <w:rsid w:val="008A3568"/>
    <w:rsid w:val="008B092E"/>
    <w:rsid w:val="008B102C"/>
    <w:rsid w:val="008B15EE"/>
    <w:rsid w:val="008B45BB"/>
    <w:rsid w:val="008B680C"/>
    <w:rsid w:val="008C24A8"/>
    <w:rsid w:val="008C46D2"/>
    <w:rsid w:val="008C50F3"/>
    <w:rsid w:val="008C51A4"/>
    <w:rsid w:val="008C7ABB"/>
    <w:rsid w:val="008C7EFE"/>
    <w:rsid w:val="008D03B9"/>
    <w:rsid w:val="008D07E5"/>
    <w:rsid w:val="008D0E0A"/>
    <w:rsid w:val="008D13F5"/>
    <w:rsid w:val="008D1FDF"/>
    <w:rsid w:val="008D2BDF"/>
    <w:rsid w:val="008D30C7"/>
    <w:rsid w:val="008E2033"/>
    <w:rsid w:val="008E2A8D"/>
    <w:rsid w:val="008E3183"/>
    <w:rsid w:val="008E41C6"/>
    <w:rsid w:val="008E48BF"/>
    <w:rsid w:val="008F0906"/>
    <w:rsid w:val="008F0EAA"/>
    <w:rsid w:val="008F100F"/>
    <w:rsid w:val="008F18D6"/>
    <w:rsid w:val="008F2C9B"/>
    <w:rsid w:val="008F4942"/>
    <w:rsid w:val="008F595B"/>
    <w:rsid w:val="008F7123"/>
    <w:rsid w:val="008F797B"/>
    <w:rsid w:val="00904780"/>
    <w:rsid w:val="009051EB"/>
    <w:rsid w:val="00905349"/>
    <w:rsid w:val="0090635B"/>
    <w:rsid w:val="00907508"/>
    <w:rsid w:val="00911FDB"/>
    <w:rsid w:val="0091247F"/>
    <w:rsid w:val="0091410C"/>
    <w:rsid w:val="00914F81"/>
    <w:rsid w:val="00922385"/>
    <w:rsid w:val="009223DF"/>
    <w:rsid w:val="00923406"/>
    <w:rsid w:val="009236F3"/>
    <w:rsid w:val="00923728"/>
    <w:rsid w:val="009267BB"/>
    <w:rsid w:val="00927358"/>
    <w:rsid w:val="009273BD"/>
    <w:rsid w:val="009314E0"/>
    <w:rsid w:val="00932D0A"/>
    <w:rsid w:val="00934637"/>
    <w:rsid w:val="00936091"/>
    <w:rsid w:val="0093719A"/>
    <w:rsid w:val="00937AE9"/>
    <w:rsid w:val="00940D8A"/>
    <w:rsid w:val="0094309B"/>
    <w:rsid w:val="00943351"/>
    <w:rsid w:val="009437D6"/>
    <w:rsid w:val="00943A92"/>
    <w:rsid w:val="0094418A"/>
    <w:rsid w:val="00944220"/>
    <w:rsid w:val="00944C08"/>
    <w:rsid w:val="009456F8"/>
    <w:rsid w:val="0094723B"/>
    <w:rsid w:val="00950944"/>
    <w:rsid w:val="0095167E"/>
    <w:rsid w:val="009523E6"/>
    <w:rsid w:val="00952E83"/>
    <w:rsid w:val="00955619"/>
    <w:rsid w:val="00962258"/>
    <w:rsid w:val="00962686"/>
    <w:rsid w:val="009652FB"/>
    <w:rsid w:val="00967712"/>
    <w:rsid w:val="009678B7"/>
    <w:rsid w:val="00971094"/>
    <w:rsid w:val="009718F6"/>
    <w:rsid w:val="00971ECE"/>
    <w:rsid w:val="0097239D"/>
    <w:rsid w:val="00972F29"/>
    <w:rsid w:val="00975862"/>
    <w:rsid w:val="00977CFB"/>
    <w:rsid w:val="00981576"/>
    <w:rsid w:val="009816C8"/>
    <w:rsid w:val="00982457"/>
    <w:rsid w:val="009864B8"/>
    <w:rsid w:val="00990350"/>
    <w:rsid w:val="00990B05"/>
    <w:rsid w:val="009915E9"/>
    <w:rsid w:val="00992D9C"/>
    <w:rsid w:val="009930A4"/>
    <w:rsid w:val="00995E02"/>
    <w:rsid w:val="00996CB8"/>
    <w:rsid w:val="00996DD1"/>
    <w:rsid w:val="009A36FA"/>
    <w:rsid w:val="009A404E"/>
    <w:rsid w:val="009B2E97"/>
    <w:rsid w:val="009B5146"/>
    <w:rsid w:val="009C07BE"/>
    <w:rsid w:val="009C3E18"/>
    <w:rsid w:val="009C418E"/>
    <w:rsid w:val="009C442C"/>
    <w:rsid w:val="009C6976"/>
    <w:rsid w:val="009C75BD"/>
    <w:rsid w:val="009D10E2"/>
    <w:rsid w:val="009D2FC5"/>
    <w:rsid w:val="009D4E9D"/>
    <w:rsid w:val="009D5224"/>
    <w:rsid w:val="009D6A7A"/>
    <w:rsid w:val="009D7515"/>
    <w:rsid w:val="009E07F4"/>
    <w:rsid w:val="009F2088"/>
    <w:rsid w:val="009F2885"/>
    <w:rsid w:val="009F309B"/>
    <w:rsid w:val="009F392E"/>
    <w:rsid w:val="009F53C5"/>
    <w:rsid w:val="00A0266E"/>
    <w:rsid w:val="00A031A0"/>
    <w:rsid w:val="00A04239"/>
    <w:rsid w:val="00A04535"/>
    <w:rsid w:val="00A04D7F"/>
    <w:rsid w:val="00A0740E"/>
    <w:rsid w:val="00A07607"/>
    <w:rsid w:val="00A12789"/>
    <w:rsid w:val="00A20008"/>
    <w:rsid w:val="00A2340C"/>
    <w:rsid w:val="00A32B5A"/>
    <w:rsid w:val="00A35C8C"/>
    <w:rsid w:val="00A3639C"/>
    <w:rsid w:val="00A400FD"/>
    <w:rsid w:val="00A4050F"/>
    <w:rsid w:val="00A42396"/>
    <w:rsid w:val="00A4330A"/>
    <w:rsid w:val="00A44E80"/>
    <w:rsid w:val="00A4584E"/>
    <w:rsid w:val="00A4727F"/>
    <w:rsid w:val="00A47FB0"/>
    <w:rsid w:val="00A50641"/>
    <w:rsid w:val="00A530BF"/>
    <w:rsid w:val="00A55406"/>
    <w:rsid w:val="00A6177B"/>
    <w:rsid w:val="00A62E74"/>
    <w:rsid w:val="00A66136"/>
    <w:rsid w:val="00A6656C"/>
    <w:rsid w:val="00A71189"/>
    <w:rsid w:val="00A7364A"/>
    <w:rsid w:val="00A74DCC"/>
    <w:rsid w:val="00A74ED9"/>
    <w:rsid w:val="00A753ED"/>
    <w:rsid w:val="00A76DFA"/>
    <w:rsid w:val="00A77512"/>
    <w:rsid w:val="00A80678"/>
    <w:rsid w:val="00A80C02"/>
    <w:rsid w:val="00A90E7A"/>
    <w:rsid w:val="00A911A6"/>
    <w:rsid w:val="00A94C2F"/>
    <w:rsid w:val="00A95727"/>
    <w:rsid w:val="00AA3E8F"/>
    <w:rsid w:val="00AA4AB7"/>
    <w:rsid w:val="00AA4CBB"/>
    <w:rsid w:val="00AA65FA"/>
    <w:rsid w:val="00AA70F6"/>
    <w:rsid w:val="00AA7351"/>
    <w:rsid w:val="00AB3DBB"/>
    <w:rsid w:val="00AB4572"/>
    <w:rsid w:val="00AB4806"/>
    <w:rsid w:val="00AC28AA"/>
    <w:rsid w:val="00AC39E5"/>
    <w:rsid w:val="00AC6339"/>
    <w:rsid w:val="00AC6C12"/>
    <w:rsid w:val="00AC72CF"/>
    <w:rsid w:val="00AD056F"/>
    <w:rsid w:val="00AD0C7B"/>
    <w:rsid w:val="00AD38D0"/>
    <w:rsid w:val="00AD4C71"/>
    <w:rsid w:val="00AD5F1A"/>
    <w:rsid w:val="00AD6731"/>
    <w:rsid w:val="00AE1881"/>
    <w:rsid w:val="00AE48DC"/>
    <w:rsid w:val="00AF0016"/>
    <w:rsid w:val="00AF24D6"/>
    <w:rsid w:val="00B008D5"/>
    <w:rsid w:val="00B00CFD"/>
    <w:rsid w:val="00B0101B"/>
    <w:rsid w:val="00B015CE"/>
    <w:rsid w:val="00B02230"/>
    <w:rsid w:val="00B02F73"/>
    <w:rsid w:val="00B03E57"/>
    <w:rsid w:val="00B03F53"/>
    <w:rsid w:val="00B05862"/>
    <w:rsid w:val="00B0619F"/>
    <w:rsid w:val="00B06292"/>
    <w:rsid w:val="00B101FD"/>
    <w:rsid w:val="00B12265"/>
    <w:rsid w:val="00B1229D"/>
    <w:rsid w:val="00B13A26"/>
    <w:rsid w:val="00B15D0D"/>
    <w:rsid w:val="00B15E47"/>
    <w:rsid w:val="00B20DEB"/>
    <w:rsid w:val="00B21998"/>
    <w:rsid w:val="00B22106"/>
    <w:rsid w:val="00B227DE"/>
    <w:rsid w:val="00B245A6"/>
    <w:rsid w:val="00B27F76"/>
    <w:rsid w:val="00B31F81"/>
    <w:rsid w:val="00B32854"/>
    <w:rsid w:val="00B41234"/>
    <w:rsid w:val="00B423CC"/>
    <w:rsid w:val="00B433AB"/>
    <w:rsid w:val="00B50918"/>
    <w:rsid w:val="00B50AB2"/>
    <w:rsid w:val="00B51C65"/>
    <w:rsid w:val="00B5431A"/>
    <w:rsid w:val="00B54EC5"/>
    <w:rsid w:val="00B5558C"/>
    <w:rsid w:val="00B57AAC"/>
    <w:rsid w:val="00B57CD3"/>
    <w:rsid w:val="00B61A7E"/>
    <w:rsid w:val="00B64441"/>
    <w:rsid w:val="00B64698"/>
    <w:rsid w:val="00B65707"/>
    <w:rsid w:val="00B67315"/>
    <w:rsid w:val="00B67CCC"/>
    <w:rsid w:val="00B742F5"/>
    <w:rsid w:val="00B74540"/>
    <w:rsid w:val="00B75EE1"/>
    <w:rsid w:val="00B77481"/>
    <w:rsid w:val="00B803CE"/>
    <w:rsid w:val="00B8319F"/>
    <w:rsid w:val="00B83E43"/>
    <w:rsid w:val="00B8518B"/>
    <w:rsid w:val="00B8604D"/>
    <w:rsid w:val="00B92AF5"/>
    <w:rsid w:val="00B955F1"/>
    <w:rsid w:val="00B95ADB"/>
    <w:rsid w:val="00B97CC3"/>
    <w:rsid w:val="00B97CFA"/>
    <w:rsid w:val="00BA06BC"/>
    <w:rsid w:val="00BA7E66"/>
    <w:rsid w:val="00BB15AE"/>
    <w:rsid w:val="00BB27F1"/>
    <w:rsid w:val="00BB7E15"/>
    <w:rsid w:val="00BC06C4"/>
    <w:rsid w:val="00BC6451"/>
    <w:rsid w:val="00BC72E9"/>
    <w:rsid w:val="00BD2340"/>
    <w:rsid w:val="00BD3F21"/>
    <w:rsid w:val="00BD41A8"/>
    <w:rsid w:val="00BD7E91"/>
    <w:rsid w:val="00BD7F0D"/>
    <w:rsid w:val="00BE09E0"/>
    <w:rsid w:val="00BE0AE3"/>
    <w:rsid w:val="00BF05EB"/>
    <w:rsid w:val="00BF75B1"/>
    <w:rsid w:val="00C02D0A"/>
    <w:rsid w:val="00C03A6E"/>
    <w:rsid w:val="00C104FF"/>
    <w:rsid w:val="00C10CD5"/>
    <w:rsid w:val="00C112F0"/>
    <w:rsid w:val="00C12A26"/>
    <w:rsid w:val="00C13860"/>
    <w:rsid w:val="00C14D14"/>
    <w:rsid w:val="00C155DE"/>
    <w:rsid w:val="00C21A7C"/>
    <w:rsid w:val="00C22667"/>
    <w:rsid w:val="00C226C0"/>
    <w:rsid w:val="00C23144"/>
    <w:rsid w:val="00C23A69"/>
    <w:rsid w:val="00C24A6A"/>
    <w:rsid w:val="00C33023"/>
    <w:rsid w:val="00C42FE6"/>
    <w:rsid w:val="00C43730"/>
    <w:rsid w:val="00C44F6A"/>
    <w:rsid w:val="00C475ED"/>
    <w:rsid w:val="00C51D9F"/>
    <w:rsid w:val="00C5330A"/>
    <w:rsid w:val="00C54FEF"/>
    <w:rsid w:val="00C553D2"/>
    <w:rsid w:val="00C55B90"/>
    <w:rsid w:val="00C55F72"/>
    <w:rsid w:val="00C61871"/>
    <w:rsid w:val="00C6198E"/>
    <w:rsid w:val="00C6227A"/>
    <w:rsid w:val="00C62B3B"/>
    <w:rsid w:val="00C65938"/>
    <w:rsid w:val="00C708EA"/>
    <w:rsid w:val="00C71821"/>
    <w:rsid w:val="00C72232"/>
    <w:rsid w:val="00C7736B"/>
    <w:rsid w:val="00C778A5"/>
    <w:rsid w:val="00C81E1E"/>
    <w:rsid w:val="00C83650"/>
    <w:rsid w:val="00C83764"/>
    <w:rsid w:val="00C87AC7"/>
    <w:rsid w:val="00C95162"/>
    <w:rsid w:val="00CA0844"/>
    <w:rsid w:val="00CA2CA4"/>
    <w:rsid w:val="00CA62D8"/>
    <w:rsid w:val="00CB14C3"/>
    <w:rsid w:val="00CB3AA0"/>
    <w:rsid w:val="00CB44FB"/>
    <w:rsid w:val="00CB5827"/>
    <w:rsid w:val="00CB596B"/>
    <w:rsid w:val="00CB6A37"/>
    <w:rsid w:val="00CB7684"/>
    <w:rsid w:val="00CB7CAE"/>
    <w:rsid w:val="00CC0ABE"/>
    <w:rsid w:val="00CC0DD7"/>
    <w:rsid w:val="00CC572A"/>
    <w:rsid w:val="00CC7C8F"/>
    <w:rsid w:val="00CD06A6"/>
    <w:rsid w:val="00CD1FC4"/>
    <w:rsid w:val="00CE0A09"/>
    <w:rsid w:val="00CE43DF"/>
    <w:rsid w:val="00CE5D3C"/>
    <w:rsid w:val="00CE7744"/>
    <w:rsid w:val="00CF4B7D"/>
    <w:rsid w:val="00CF6F93"/>
    <w:rsid w:val="00CF7448"/>
    <w:rsid w:val="00CF7C21"/>
    <w:rsid w:val="00D030B5"/>
    <w:rsid w:val="00D034A0"/>
    <w:rsid w:val="00D03594"/>
    <w:rsid w:val="00D0732C"/>
    <w:rsid w:val="00D13C88"/>
    <w:rsid w:val="00D15979"/>
    <w:rsid w:val="00D170BE"/>
    <w:rsid w:val="00D21061"/>
    <w:rsid w:val="00D2199F"/>
    <w:rsid w:val="00D22804"/>
    <w:rsid w:val="00D25531"/>
    <w:rsid w:val="00D255A0"/>
    <w:rsid w:val="00D27CC9"/>
    <w:rsid w:val="00D30F69"/>
    <w:rsid w:val="00D3193E"/>
    <w:rsid w:val="00D322B7"/>
    <w:rsid w:val="00D322C6"/>
    <w:rsid w:val="00D342E5"/>
    <w:rsid w:val="00D358A0"/>
    <w:rsid w:val="00D35A2D"/>
    <w:rsid w:val="00D40FF7"/>
    <w:rsid w:val="00D4108E"/>
    <w:rsid w:val="00D415A0"/>
    <w:rsid w:val="00D4270C"/>
    <w:rsid w:val="00D52F56"/>
    <w:rsid w:val="00D551FA"/>
    <w:rsid w:val="00D559A6"/>
    <w:rsid w:val="00D6163D"/>
    <w:rsid w:val="00D6386B"/>
    <w:rsid w:val="00D655EB"/>
    <w:rsid w:val="00D65D6C"/>
    <w:rsid w:val="00D70837"/>
    <w:rsid w:val="00D74D6F"/>
    <w:rsid w:val="00D7517F"/>
    <w:rsid w:val="00D82489"/>
    <w:rsid w:val="00D82A89"/>
    <w:rsid w:val="00D831A3"/>
    <w:rsid w:val="00D83472"/>
    <w:rsid w:val="00D90C8B"/>
    <w:rsid w:val="00D976B9"/>
    <w:rsid w:val="00D97BE3"/>
    <w:rsid w:val="00DA02F3"/>
    <w:rsid w:val="00DA2600"/>
    <w:rsid w:val="00DA27EA"/>
    <w:rsid w:val="00DA3711"/>
    <w:rsid w:val="00DB0DC1"/>
    <w:rsid w:val="00DB0F1C"/>
    <w:rsid w:val="00DB6414"/>
    <w:rsid w:val="00DC1B5D"/>
    <w:rsid w:val="00DC3D02"/>
    <w:rsid w:val="00DC6514"/>
    <w:rsid w:val="00DC7E5C"/>
    <w:rsid w:val="00DD05ED"/>
    <w:rsid w:val="00DD2467"/>
    <w:rsid w:val="00DD3EBF"/>
    <w:rsid w:val="00DD46F3"/>
    <w:rsid w:val="00DD4A74"/>
    <w:rsid w:val="00DD4F3F"/>
    <w:rsid w:val="00DE13C2"/>
    <w:rsid w:val="00DE180D"/>
    <w:rsid w:val="00DE2EFC"/>
    <w:rsid w:val="00DE3B32"/>
    <w:rsid w:val="00DE51A5"/>
    <w:rsid w:val="00DE56F2"/>
    <w:rsid w:val="00DF116D"/>
    <w:rsid w:val="00DF129D"/>
    <w:rsid w:val="00DF1D0C"/>
    <w:rsid w:val="00DF37E0"/>
    <w:rsid w:val="00DF4DDD"/>
    <w:rsid w:val="00DF5C51"/>
    <w:rsid w:val="00DF621D"/>
    <w:rsid w:val="00DF67CF"/>
    <w:rsid w:val="00E014A7"/>
    <w:rsid w:val="00E01E73"/>
    <w:rsid w:val="00E0491E"/>
    <w:rsid w:val="00E04A7B"/>
    <w:rsid w:val="00E065B7"/>
    <w:rsid w:val="00E10A24"/>
    <w:rsid w:val="00E12624"/>
    <w:rsid w:val="00E13395"/>
    <w:rsid w:val="00E1542A"/>
    <w:rsid w:val="00E16FF7"/>
    <w:rsid w:val="00E1732F"/>
    <w:rsid w:val="00E17CC3"/>
    <w:rsid w:val="00E228A3"/>
    <w:rsid w:val="00E2369C"/>
    <w:rsid w:val="00E2450F"/>
    <w:rsid w:val="00E24863"/>
    <w:rsid w:val="00E26D4A"/>
    <w:rsid w:val="00E26D68"/>
    <w:rsid w:val="00E26EF8"/>
    <w:rsid w:val="00E32DE0"/>
    <w:rsid w:val="00E33B0C"/>
    <w:rsid w:val="00E37902"/>
    <w:rsid w:val="00E410AF"/>
    <w:rsid w:val="00E44045"/>
    <w:rsid w:val="00E44B37"/>
    <w:rsid w:val="00E529B3"/>
    <w:rsid w:val="00E52BB2"/>
    <w:rsid w:val="00E56D65"/>
    <w:rsid w:val="00E6073F"/>
    <w:rsid w:val="00E6123C"/>
    <w:rsid w:val="00E618C4"/>
    <w:rsid w:val="00E62B9B"/>
    <w:rsid w:val="00E65141"/>
    <w:rsid w:val="00E67AD9"/>
    <w:rsid w:val="00E67B55"/>
    <w:rsid w:val="00E7218A"/>
    <w:rsid w:val="00E73038"/>
    <w:rsid w:val="00E75BFF"/>
    <w:rsid w:val="00E8116F"/>
    <w:rsid w:val="00E81CA2"/>
    <w:rsid w:val="00E849DA"/>
    <w:rsid w:val="00E84AD5"/>
    <w:rsid w:val="00E84C3A"/>
    <w:rsid w:val="00E86EDA"/>
    <w:rsid w:val="00E878EE"/>
    <w:rsid w:val="00E87A65"/>
    <w:rsid w:val="00E90496"/>
    <w:rsid w:val="00E90727"/>
    <w:rsid w:val="00E92605"/>
    <w:rsid w:val="00E932D5"/>
    <w:rsid w:val="00E9331F"/>
    <w:rsid w:val="00E933D8"/>
    <w:rsid w:val="00E95DA9"/>
    <w:rsid w:val="00EA2C38"/>
    <w:rsid w:val="00EA4497"/>
    <w:rsid w:val="00EA6EC7"/>
    <w:rsid w:val="00EB104F"/>
    <w:rsid w:val="00EB1FB8"/>
    <w:rsid w:val="00EB46E5"/>
    <w:rsid w:val="00EB69DC"/>
    <w:rsid w:val="00EB73A4"/>
    <w:rsid w:val="00EB79E0"/>
    <w:rsid w:val="00EB7C80"/>
    <w:rsid w:val="00EC62B3"/>
    <w:rsid w:val="00EC7DE7"/>
    <w:rsid w:val="00ED0703"/>
    <w:rsid w:val="00ED14BD"/>
    <w:rsid w:val="00ED225B"/>
    <w:rsid w:val="00ED430F"/>
    <w:rsid w:val="00ED4785"/>
    <w:rsid w:val="00EE0E57"/>
    <w:rsid w:val="00EE3BF1"/>
    <w:rsid w:val="00EE403E"/>
    <w:rsid w:val="00EE4D43"/>
    <w:rsid w:val="00EE7725"/>
    <w:rsid w:val="00EF1373"/>
    <w:rsid w:val="00EF1587"/>
    <w:rsid w:val="00EF20B0"/>
    <w:rsid w:val="00EF24DA"/>
    <w:rsid w:val="00EF2D50"/>
    <w:rsid w:val="00F00361"/>
    <w:rsid w:val="00F00D09"/>
    <w:rsid w:val="00F016C7"/>
    <w:rsid w:val="00F0173B"/>
    <w:rsid w:val="00F04E09"/>
    <w:rsid w:val="00F06385"/>
    <w:rsid w:val="00F11398"/>
    <w:rsid w:val="00F12DEC"/>
    <w:rsid w:val="00F149E9"/>
    <w:rsid w:val="00F15A9C"/>
    <w:rsid w:val="00F1715C"/>
    <w:rsid w:val="00F21118"/>
    <w:rsid w:val="00F306F0"/>
    <w:rsid w:val="00F310F8"/>
    <w:rsid w:val="00F31423"/>
    <w:rsid w:val="00F32CC0"/>
    <w:rsid w:val="00F33518"/>
    <w:rsid w:val="00F35939"/>
    <w:rsid w:val="00F37EEF"/>
    <w:rsid w:val="00F45607"/>
    <w:rsid w:val="00F4722B"/>
    <w:rsid w:val="00F54432"/>
    <w:rsid w:val="00F61333"/>
    <w:rsid w:val="00F6141D"/>
    <w:rsid w:val="00F62374"/>
    <w:rsid w:val="00F63663"/>
    <w:rsid w:val="00F659EB"/>
    <w:rsid w:val="00F705D1"/>
    <w:rsid w:val="00F755D5"/>
    <w:rsid w:val="00F77A46"/>
    <w:rsid w:val="00F837BA"/>
    <w:rsid w:val="00F84BB0"/>
    <w:rsid w:val="00F86BA6"/>
    <w:rsid w:val="00F8788B"/>
    <w:rsid w:val="00F911B5"/>
    <w:rsid w:val="00F92E41"/>
    <w:rsid w:val="00F941A7"/>
    <w:rsid w:val="00F943CF"/>
    <w:rsid w:val="00F96973"/>
    <w:rsid w:val="00FA1113"/>
    <w:rsid w:val="00FA19B5"/>
    <w:rsid w:val="00FA2F52"/>
    <w:rsid w:val="00FA330C"/>
    <w:rsid w:val="00FB2B44"/>
    <w:rsid w:val="00FB2FE0"/>
    <w:rsid w:val="00FB42AE"/>
    <w:rsid w:val="00FB5DE8"/>
    <w:rsid w:val="00FB6342"/>
    <w:rsid w:val="00FB64EB"/>
    <w:rsid w:val="00FB6AC3"/>
    <w:rsid w:val="00FC1FB8"/>
    <w:rsid w:val="00FC3E27"/>
    <w:rsid w:val="00FC6389"/>
    <w:rsid w:val="00FD112A"/>
    <w:rsid w:val="00FD66E4"/>
    <w:rsid w:val="00FE4935"/>
    <w:rsid w:val="00FE5F22"/>
    <w:rsid w:val="00FE660E"/>
    <w:rsid w:val="00FE6AEC"/>
    <w:rsid w:val="00FF04A2"/>
    <w:rsid w:val="00FF08D5"/>
    <w:rsid w:val="00FF1A8A"/>
    <w:rsid w:val="00FF2CA6"/>
    <w:rsid w:val="016293D7"/>
    <w:rsid w:val="0254D20F"/>
    <w:rsid w:val="03068464"/>
    <w:rsid w:val="030DA6BC"/>
    <w:rsid w:val="047FC4BB"/>
    <w:rsid w:val="0529D79E"/>
    <w:rsid w:val="05473F62"/>
    <w:rsid w:val="06F5A223"/>
    <w:rsid w:val="075C76B0"/>
    <w:rsid w:val="095A0E4C"/>
    <w:rsid w:val="0A4F7803"/>
    <w:rsid w:val="0D116ABC"/>
    <w:rsid w:val="0D593948"/>
    <w:rsid w:val="0D813A8B"/>
    <w:rsid w:val="0E34ABEA"/>
    <w:rsid w:val="0EE50B8A"/>
    <w:rsid w:val="0F63F6E5"/>
    <w:rsid w:val="10BD7D7E"/>
    <w:rsid w:val="119FEDBD"/>
    <w:rsid w:val="1212DF1E"/>
    <w:rsid w:val="130D1C46"/>
    <w:rsid w:val="138DE50C"/>
    <w:rsid w:val="14B35FF6"/>
    <w:rsid w:val="155E5B08"/>
    <w:rsid w:val="171B89D3"/>
    <w:rsid w:val="1750F6F7"/>
    <w:rsid w:val="175A76AF"/>
    <w:rsid w:val="186CACA0"/>
    <w:rsid w:val="19B515EB"/>
    <w:rsid w:val="1A34BC71"/>
    <w:rsid w:val="1BEC869E"/>
    <w:rsid w:val="1CB2B056"/>
    <w:rsid w:val="1D68622B"/>
    <w:rsid w:val="1DBDBE89"/>
    <w:rsid w:val="1EFAD0E6"/>
    <w:rsid w:val="1F9CE725"/>
    <w:rsid w:val="1FC64912"/>
    <w:rsid w:val="1FE63FC4"/>
    <w:rsid w:val="211A1DA5"/>
    <w:rsid w:val="2236222E"/>
    <w:rsid w:val="223CF976"/>
    <w:rsid w:val="22505BAA"/>
    <w:rsid w:val="22D00C07"/>
    <w:rsid w:val="2322F1AB"/>
    <w:rsid w:val="2336114B"/>
    <w:rsid w:val="235085E1"/>
    <w:rsid w:val="236B6AA4"/>
    <w:rsid w:val="248083A5"/>
    <w:rsid w:val="24BA100D"/>
    <w:rsid w:val="26178AB1"/>
    <w:rsid w:val="26BAEA7D"/>
    <w:rsid w:val="279DF7C4"/>
    <w:rsid w:val="27E78DE5"/>
    <w:rsid w:val="28A2B339"/>
    <w:rsid w:val="2B2B5A11"/>
    <w:rsid w:val="2B832456"/>
    <w:rsid w:val="2BBABB8F"/>
    <w:rsid w:val="2BC4EC93"/>
    <w:rsid w:val="2CF6555E"/>
    <w:rsid w:val="2DFCA87B"/>
    <w:rsid w:val="2FDB0DB8"/>
    <w:rsid w:val="3162337A"/>
    <w:rsid w:val="318149BF"/>
    <w:rsid w:val="31AAB898"/>
    <w:rsid w:val="328D3397"/>
    <w:rsid w:val="35036AE4"/>
    <w:rsid w:val="37648B85"/>
    <w:rsid w:val="38322CC1"/>
    <w:rsid w:val="39E37FD8"/>
    <w:rsid w:val="3AC15F8C"/>
    <w:rsid w:val="3B4B2555"/>
    <w:rsid w:val="3B648CBF"/>
    <w:rsid w:val="3BF08E66"/>
    <w:rsid w:val="3C966785"/>
    <w:rsid w:val="3D4D2A1D"/>
    <w:rsid w:val="3D9A1709"/>
    <w:rsid w:val="3F23F31C"/>
    <w:rsid w:val="3F426CFF"/>
    <w:rsid w:val="40FA0FDF"/>
    <w:rsid w:val="40FE3CEE"/>
    <w:rsid w:val="41B49657"/>
    <w:rsid w:val="4258AAB8"/>
    <w:rsid w:val="43F9467D"/>
    <w:rsid w:val="447F05A8"/>
    <w:rsid w:val="455FDB56"/>
    <w:rsid w:val="4595CDFD"/>
    <w:rsid w:val="45E6A951"/>
    <w:rsid w:val="46B15F37"/>
    <w:rsid w:val="47F4F00E"/>
    <w:rsid w:val="4841F621"/>
    <w:rsid w:val="48819030"/>
    <w:rsid w:val="491EFD1A"/>
    <w:rsid w:val="492ECB50"/>
    <w:rsid w:val="494CF2A1"/>
    <w:rsid w:val="499E66FD"/>
    <w:rsid w:val="49FF9BD5"/>
    <w:rsid w:val="4AE41A9A"/>
    <w:rsid w:val="4B9F3958"/>
    <w:rsid w:val="4BAA8AC8"/>
    <w:rsid w:val="4D875C1F"/>
    <w:rsid w:val="4E5B714F"/>
    <w:rsid w:val="4FF120FC"/>
    <w:rsid w:val="4FF398D7"/>
    <w:rsid w:val="508CB086"/>
    <w:rsid w:val="51672A47"/>
    <w:rsid w:val="529A9221"/>
    <w:rsid w:val="537296A4"/>
    <w:rsid w:val="53A76D0E"/>
    <w:rsid w:val="5427B590"/>
    <w:rsid w:val="577D41E1"/>
    <w:rsid w:val="57A63F48"/>
    <w:rsid w:val="58AF604B"/>
    <w:rsid w:val="58BA9969"/>
    <w:rsid w:val="5931AA4D"/>
    <w:rsid w:val="593B0CBA"/>
    <w:rsid w:val="59B3D584"/>
    <w:rsid w:val="5A6CAD18"/>
    <w:rsid w:val="5A740F77"/>
    <w:rsid w:val="5AA29173"/>
    <w:rsid w:val="5ABC080D"/>
    <w:rsid w:val="5ADC0697"/>
    <w:rsid w:val="5AFE75EF"/>
    <w:rsid w:val="5C774F84"/>
    <w:rsid w:val="5CAABECB"/>
    <w:rsid w:val="5CC6A600"/>
    <w:rsid w:val="5D509EDB"/>
    <w:rsid w:val="5DA052DD"/>
    <w:rsid w:val="5DF12CAF"/>
    <w:rsid w:val="5E2B5F29"/>
    <w:rsid w:val="5E64DC0A"/>
    <w:rsid w:val="60ECFFED"/>
    <w:rsid w:val="60EDB636"/>
    <w:rsid w:val="6400E8D2"/>
    <w:rsid w:val="6531CAD2"/>
    <w:rsid w:val="6560DB3C"/>
    <w:rsid w:val="679D9750"/>
    <w:rsid w:val="68EE6339"/>
    <w:rsid w:val="68F46C4E"/>
    <w:rsid w:val="6A04F192"/>
    <w:rsid w:val="6C6AAE49"/>
    <w:rsid w:val="6D511AF3"/>
    <w:rsid w:val="6DE9A495"/>
    <w:rsid w:val="6E2395E1"/>
    <w:rsid w:val="6E901A1D"/>
    <w:rsid w:val="6EC202BF"/>
    <w:rsid w:val="6FD6AA51"/>
    <w:rsid w:val="7082D4DA"/>
    <w:rsid w:val="717D179A"/>
    <w:rsid w:val="71FCF665"/>
    <w:rsid w:val="724F660F"/>
    <w:rsid w:val="73161511"/>
    <w:rsid w:val="733A825C"/>
    <w:rsid w:val="74AB0E19"/>
    <w:rsid w:val="7600B8A9"/>
    <w:rsid w:val="760348E0"/>
    <w:rsid w:val="77B999AC"/>
    <w:rsid w:val="79D13D04"/>
    <w:rsid w:val="7A4CE1E3"/>
    <w:rsid w:val="7A8B36DC"/>
    <w:rsid w:val="7B14E80E"/>
    <w:rsid w:val="7BFD0495"/>
    <w:rsid w:val="7ECEEF18"/>
    <w:rsid w:val="7EDDFC9C"/>
    <w:rsid w:val="7FC75FA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60DB9"/>
  <w14:defaultImageDpi w14:val="32767"/>
  <w15:docId w15:val="{112DD8F5-D2F1-4CFE-B89D-56E7B54E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6414"/>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DB6414"/>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DB6414"/>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DB6414"/>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DB6414"/>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DB6414"/>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DB6414"/>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DB6414"/>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DB6414"/>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DB6414"/>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DB6414"/>
    <w:pPr>
      <w:tabs>
        <w:tab w:val="center" w:pos="4536"/>
        <w:tab w:val="right" w:pos="9072"/>
      </w:tabs>
      <w:spacing w:after="0" w:line="240" w:lineRule="auto"/>
    </w:pPr>
  </w:style>
  <w:style w:type="character" w:customStyle="1" w:styleId="ZpatChar">
    <w:name w:val="Zápatí Char"/>
    <w:basedOn w:val="Standardnpsmoodstavce"/>
    <w:link w:val="Zpat"/>
    <w:uiPriority w:val="99"/>
    <w:rsid w:val="00DB6414"/>
    <w:rPr>
      <w:rFonts w:ascii="Verdana" w:hAnsi="Verdana"/>
      <w:sz w:val="20"/>
      <w:szCs w:val="20"/>
    </w:rPr>
  </w:style>
  <w:style w:type="character" w:customStyle="1" w:styleId="Nadpis1Char">
    <w:name w:val="Nadpis 1 Char"/>
    <w:basedOn w:val="Standardnpsmoodstavce"/>
    <w:link w:val="Nadpis1"/>
    <w:uiPriority w:val="9"/>
    <w:rsid w:val="00DB6414"/>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DB6414"/>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DB6414"/>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DB6414"/>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DB6414"/>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DB6414"/>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DB6414"/>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DB6414"/>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DB6414"/>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DB6414"/>
    <w:pPr>
      <w:spacing w:after="0" w:line="240" w:lineRule="auto"/>
    </w:pPr>
    <w:rPr>
      <w:rFonts w:ascii="Verdana" w:hAnsi="Verdana"/>
      <w:sz w:val="20"/>
      <w:szCs w:val="20"/>
    </w:rPr>
  </w:style>
  <w:style w:type="paragraph" w:styleId="Citt">
    <w:name w:val="Quote"/>
    <w:basedOn w:val="Normln"/>
    <w:next w:val="Normln"/>
    <w:link w:val="CittChar"/>
    <w:uiPriority w:val="29"/>
    <w:qFormat/>
    <w:rsid w:val="00DB6414"/>
    <w:rPr>
      <w:i/>
      <w:iCs/>
      <w:color w:val="000000" w:themeColor="text1"/>
    </w:rPr>
  </w:style>
  <w:style w:type="character" w:customStyle="1" w:styleId="CittChar">
    <w:name w:val="Citát Char"/>
    <w:basedOn w:val="Standardnpsmoodstavce"/>
    <w:link w:val="Citt"/>
    <w:uiPriority w:val="29"/>
    <w:rsid w:val="00DB6414"/>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DB6414"/>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B6414"/>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DB6414"/>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DB6414"/>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DB6414"/>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DB6414"/>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DB6414"/>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DB641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DB6414"/>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3212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DB6414"/>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74047C"/>
    <w:pPr>
      <w:keepNext/>
      <w:numPr>
        <w:numId w:val="2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4047C"/>
    <w:pPr>
      <w:numPr>
        <w:ilvl w:val="1"/>
      </w:numPr>
      <w:spacing w:before="200"/>
      <w:outlineLvl w:val="1"/>
    </w:pPr>
    <w:rPr>
      <w:caps w:val="0"/>
      <w:sz w:val="20"/>
    </w:rPr>
  </w:style>
  <w:style w:type="character" w:customStyle="1" w:styleId="Nadpis2-1Char">
    <w:name w:val="_Nadpis_2-1 Char"/>
    <w:basedOn w:val="Standardnpsmoodstavce"/>
    <w:link w:val="Nadpis2-1"/>
    <w:rsid w:val="0074047C"/>
    <w:rPr>
      <w:rFonts w:ascii="Verdana" w:hAnsi="Verdana"/>
      <w:b/>
      <w:caps/>
      <w:sz w:val="22"/>
    </w:rPr>
  </w:style>
  <w:style w:type="paragraph" w:customStyle="1" w:styleId="Text2-1">
    <w:name w:val="_Text_2-1"/>
    <w:basedOn w:val="Odstavecseseznamem"/>
    <w:link w:val="Text2-1Char"/>
    <w:qFormat/>
    <w:rsid w:val="0074047C"/>
    <w:pPr>
      <w:numPr>
        <w:ilvl w:val="2"/>
        <w:numId w:val="20"/>
      </w:numPr>
      <w:spacing w:after="120" w:line="264" w:lineRule="auto"/>
      <w:contextualSpacing w:val="0"/>
      <w:jc w:val="both"/>
    </w:pPr>
    <w:rPr>
      <w:sz w:val="18"/>
      <w:szCs w:val="18"/>
    </w:rPr>
  </w:style>
  <w:style w:type="character" w:customStyle="1" w:styleId="Nadpis2-2Char">
    <w:name w:val="_Nadpis_2-2 Char"/>
    <w:basedOn w:val="Nadpis2-1Char"/>
    <w:link w:val="Nadpis2-2"/>
    <w:rsid w:val="0074047C"/>
    <w:rPr>
      <w:rFonts w:ascii="Verdana" w:hAnsi="Verdana"/>
      <w:b/>
      <w:caps w:val="0"/>
      <w:sz w:val="20"/>
    </w:rPr>
  </w:style>
  <w:style w:type="paragraph" w:customStyle="1" w:styleId="Titul1">
    <w:name w:val="_Titul_1"/>
    <w:basedOn w:val="Normln"/>
    <w:qFormat/>
    <w:rsid w:val="0074047C"/>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74047C"/>
    <w:rPr>
      <w:rFonts w:ascii="Verdana" w:hAnsi="Verdana"/>
    </w:rPr>
  </w:style>
  <w:style w:type="paragraph" w:customStyle="1" w:styleId="Titul2">
    <w:name w:val="_Titul_2"/>
    <w:basedOn w:val="Normln"/>
    <w:qFormat/>
    <w:rsid w:val="0074047C"/>
    <w:pPr>
      <w:tabs>
        <w:tab w:val="left" w:pos="6796"/>
      </w:tabs>
      <w:spacing w:after="240" w:line="264" w:lineRule="auto"/>
    </w:pPr>
    <w:rPr>
      <w:b/>
      <w:sz w:val="36"/>
      <w:szCs w:val="32"/>
    </w:rPr>
  </w:style>
  <w:style w:type="paragraph" w:customStyle="1" w:styleId="Tituldatum">
    <w:name w:val="_Titul_datum"/>
    <w:basedOn w:val="Normln"/>
    <w:link w:val="TituldatumChar"/>
    <w:qFormat/>
    <w:rsid w:val="0074047C"/>
    <w:pPr>
      <w:spacing w:after="240" w:line="264" w:lineRule="auto"/>
    </w:pPr>
    <w:rPr>
      <w:sz w:val="24"/>
      <w:szCs w:val="24"/>
    </w:rPr>
  </w:style>
  <w:style w:type="character" w:customStyle="1" w:styleId="TituldatumChar">
    <w:name w:val="_Titul_datum Char"/>
    <w:basedOn w:val="Standardnpsmoodstavce"/>
    <w:link w:val="Tituldatum"/>
    <w:rsid w:val="0074047C"/>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B641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4047C"/>
    <w:pPr>
      <w:numPr>
        <w:ilvl w:val="2"/>
      </w:numPr>
    </w:pPr>
  </w:style>
  <w:style w:type="paragraph" w:customStyle="1" w:styleId="Text1-1">
    <w:name w:val="_Text_1-1"/>
    <w:basedOn w:val="Normln"/>
    <w:link w:val="Text1-1Char"/>
    <w:rsid w:val="0074047C"/>
    <w:pPr>
      <w:numPr>
        <w:ilvl w:val="1"/>
        <w:numId w:val="19"/>
      </w:numPr>
      <w:spacing w:after="120" w:line="264" w:lineRule="auto"/>
      <w:jc w:val="both"/>
    </w:pPr>
    <w:rPr>
      <w:sz w:val="18"/>
      <w:szCs w:val="18"/>
    </w:rPr>
  </w:style>
  <w:style w:type="paragraph" w:customStyle="1" w:styleId="Nadpis1-1">
    <w:name w:val="_Nadpis_1-1"/>
    <w:basedOn w:val="Odstavecseseznamem"/>
    <w:next w:val="Normln"/>
    <w:link w:val="Nadpis1-1Char"/>
    <w:qFormat/>
    <w:rsid w:val="0074047C"/>
    <w:pPr>
      <w:keepNext/>
      <w:numPr>
        <w:numId w:val="19"/>
      </w:numPr>
      <w:spacing w:before="280" w:after="120" w:line="264" w:lineRule="auto"/>
      <w:outlineLvl w:val="0"/>
    </w:pPr>
    <w:rPr>
      <w:b/>
      <w:caps/>
      <w:sz w:val="22"/>
      <w:szCs w:val="18"/>
    </w:rPr>
  </w:style>
  <w:style w:type="paragraph" w:customStyle="1" w:styleId="Odrka1-1">
    <w:name w:val="_Odrážka_1-1_•"/>
    <w:basedOn w:val="Normln"/>
    <w:link w:val="Odrka1-1Char"/>
    <w:qFormat/>
    <w:rsid w:val="0074047C"/>
    <w:pPr>
      <w:numPr>
        <w:numId w:val="16"/>
      </w:numPr>
      <w:spacing w:after="80" w:line="264" w:lineRule="auto"/>
      <w:jc w:val="both"/>
    </w:pPr>
    <w:rPr>
      <w:sz w:val="18"/>
      <w:szCs w:val="18"/>
    </w:rPr>
  </w:style>
  <w:style w:type="character" w:customStyle="1" w:styleId="Text1-1Char">
    <w:name w:val="_Text_1-1 Char"/>
    <w:basedOn w:val="Standardnpsmoodstavce"/>
    <w:link w:val="Text1-1"/>
    <w:rsid w:val="0074047C"/>
    <w:rPr>
      <w:rFonts w:ascii="Verdana" w:hAnsi="Verdana"/>
    </w:rPr>
  </w:style>
  <w:style w:type="character" w:customStyle="1" w:styleId="Nadpis1-1Char">
    <w:name w:val="_Nadpis_1-1 Char"/>
    <w:basedOn w:val="Standardnpsmoodstavce"/>
    <w:link w:val="Nadpis1-1"/>
    <w:rsid w:val="0074047C"/>
    <w:rPr>
      <w:rFonts w:ascii="Verdana" w:hAnsi="Verdana"/>
      <w:b/>
      <w:caps/>
      <w:sz w:val="22"/>
    </w:rPr>
  </w:style>
  <w:style w:type="character" w:customStyle="1" w:styleId="Text1-2Char">
    <w:name w:val="_Text_1-2 Char"/>
    <w:basedOn w:val="Text1-1Char"/>
    <w:link w:val="Text1-2"/>
    <w:rsid w:val="0074047C"/>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74047C"/>
    <w:rPr>
      <w:rFonts w:ascii="Verdana" w:hAnsi="Verdana"/>
    </w:rPr>
  </w:style>
  <w:style w:type="paragraph" w:customStyle="1" w:styleId="Odrka1-2-">
    <w:name w:val="_Odrážka_1-2_-"/>
    <w:basedOn w:val="Odrka1-1"/>
    <w:qFormat/>
    <w:rsid w:val="0074047C"/>
    <w:pPr>
      <w:numPr>
        <w:ilvl w:val="1"/>
      </w:numPr>
    </w:pPr>
  </w:style>
  <w:style w:type="paragraph" w:customStyle="1" w:styleId="Odrka1-3">
    <w:name w:val="_Odrážka_1-3_·"/>
    <w:basedOn w:val="Odrka1-2-"/>
    <w:qFormat/>
    <w:rsid w:val="0074047C"/>
    <w:pPr>
      <w:numPr>
        <w:ilvl w:val="2"/>
      </w:numPr>
    </w:pPr>
  </w:style>
  <w:style w:type="paragraph" w:customStyle="1" w:styleId="Odstavec1-1a">
    <w:name w:val="_Odstavec_1-1_a)"/>
    <w:basedOn w:val="Normln"/>
    <w:link w:val="Odstavec1-1aChar"/>
    <w:qFormat/>
    <w:rsid w:val="00B64698"/>
    <w:pPr>
      <w:numPr>
        <w:numId w:val="31"/>
      </w:numPr>
      <w:spacing w:after="80" w:line="264" w:lineRule="auto"/>
      <w:jc w:val="both"/>
    </w:pPr>
    <w:rPr>
      <w:sz w:val="18"/>
      <w:szCs w:val="18"/>
    </w:rPr>
  </w:style>
  <w:style w:type="paragraph" w:customStyle="1" w:styleId="Odstavec1-2i">
    <w:name w:val="_Odstavec_1-2_(i)"/>
    <w:basedOn w:val="Odstavec1-1a"/>
    <w:qFormat/>
    <w:rsid w:val="0074047C"/>
    <w:pPr>
      <w:numPr>
        <w:ilvl w:val="1"/>
      </w:numPr>
    </w:pPr>
  </w:style>
  <w:style w:type="paragraph" w:customStyle="1" w:styleId="Odstavec1-31">
    <w:name w:val="_Odstavec_1-3_1)"/>
    <w:basedOn w:val="Odstavec1-2i"/>
    <w:qFormat/>
    <w:rsid w:val="0074047C"/>
    <w:pPr>
      <w:numPr>
        <w:ilvl w:val="2"/>
      </w:numPr>
    </w:pPr>
  </w:style>
  <w:style w:type="paragraph" w:customStyle="1" w:styleId="Textbezslovn">
    <w:name w:val="_Text_bez_číslování"/>
    <w:basedOn w:val="Normln"/>
    <w:link w:val="TextbezslovnChar"/>
    <w:qFormat/>
    <w:rsid w:val="0074047C"/>
    <w:pPr>
      <w:spacing w:after="120" w:line="264" w:lineRule="auto"/>
      <w:ind w:left="737"/>
      <w:jc w:val="both"/>
    </w:pPr>
    <w:rPr>
      <w:sz w:val="18"/>
      <w:szCs w:val="18"/>
    </w:r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74047C"/>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4047C"/>
    <w:pPr>
      <w:numPr>
        <w:ilvl w:val="3"/>
      </w:numPr>
    </w:pPr>
  </w:style>
  <w:style w:type="character" w:customStyle="1" w:styleId="Text2-2Char">
    <w:name w:val="_Text_2-2 Char"/>
    <w:basedOn w:val="Text2-1Char"/>
    <w:link w:val="Text2-2"/>
    <w:rsid w:val="0074047C"/>
    <w:rPr>
      <w:rFonts w:ascii="Verdana" w:hAnsi="Verdana"/>
    </w:rPr>
  </w:style>
  <w:style w:type="paragraph" w:customStyle="1" w:styleId="Zkratky1">
    <w:name w:val="_Zkratky_1"/>
    <w:basedOn w:val="Normln"/>
    <w:qFormat/>
    <w:rsid w:val="0074047C"/>
    <w:pPr>
      <w:tabs>
        <w:tab w:val="right" w:leader="dot" w:pos="1134"/>
      </w:tabs>
      <w:spacing w:after="0" w:line="240" w:lineRule="auto"/>
    </w:pPr>
    <w:rPr>
      <w:b/>
      <w:sz w:val="16"/>
      <w:szCs w:val="18"/>
    </w:rPr>
  </w:style>
  <w:style w:type="paragraph" w:customStyle="1" w:styleId="Seznam1">
    <w:name w:val="_Seznam_[1]"/>
    <w:basedOn w:val="Normln"/>
    <w:qFormat/>
    <w:rsid w:val="0074047C"/>
    <w:pPr>
      <w:numPr>
        <w:numId w:val="18"/>
      </w:numPr>
      <w:spacing w:after="60" w:line="264" w:lineRule="auto"/>
      <w:jc w:val="both"/>
    </w:pPr>
    <w:rPr>
      <w:sz w:val="16"/>
      <w:szCs w:val="18"/>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74047C"/>
    <w:pPr>
      <w:spacing w:after="0" w:line="240" w:lineRule="auto"/>
    </w:pPr>
    <w:rPr>
      <w:sz w:val="16"/>
      <w:szCs w:val="16"/>
    </w:rPr>
  </w:style>
  <w:style w:type="character" w:customStyle="1" w:styleId="Tun-ZRUIT">
    <w:name w:val="_Tučně-ZRUŠIT"/>
    <w:basedOn w:val="Standardnpsmoodstavce"/>
    <w:qFormat/>
    <w:rsid w:val="0074047C"/>
    <w:rPr>
      <w:b w:val="0"/>
      <w:i w:val="0"/>
    </w:rPr>
  </w:style>
  <w:style w:type="paragraph" w:customStyle="1" w:styleId="Nadpisbezsl1-1">
    <w:name w:val="_Nadpis_bez_čísl_1-1"/>
    <w:next w:val="Nadpisbezsl1-2"/>
    <w:qFormat/>
    <w:rsid w:val="0074047C"/>
    <w:pPr>
      <w:keepNext/>
      <w:spacing w:before="280" w:after="120"/>
    </w:pPr>
    <w:rPr>
      <w:rFonts w:ascii="Verdana" w:hAnsi="Verdana"/>
      <w:b/>
      <w:caps/>
      <w:sz w:val="22"/>
    </w:rPr>
  </w:style>
  <w:style w:type="paragraph" w:customStyle="1" w:styleId="Nadpisbezsl1-2">
    <w:name w:val="_Nadpis_bez_čísl_1-2"/>
    <w:next w:val="Text2-1"/>
    <w:qFormat/>
    <w:rsid w:val="0074047C"/>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74047C"/>
    <w:pPr>
      <w:spacing w:after="120" w:line="264" w:lineRule="auto"/>
      <w:jc w:val="both"/>
    </w:pPr>
    <w:rPr>
      <w:sz w:val="18"/>
      <w:szCs w:val="18"/>
    </w:rPr>
  </w:style>
  <w:style w:type="character" w:customStyle="1" w:styleId="TextbezodsazenChar">
    <w:name w:val="_Text_bez_odsazení Char"/>
    <w:basedOn w:val="Standardnpsmoodstavce"/>
    <w:link w:val="Textbezodsazen"/>
    <w:rsid w:val="0074047C"/>
    <w:rPr>
      <w:rFonts w:ascii="Verdana" w:hAnsi="Verdana"/>
    </w:rPr>
  </w:style>
  <w:style w:type="paragraph" w:customStyle="1" w:styleId="ZTPinfo-text">
    <w:name w:val="_ZTP_info-text"/>
    <w:basedOn w:val="Textbezslovn"/>
    <w:link w:val="ZTPinfo-textChar"/>
    <w:qFormat/>
    <w:rsid w:val="0074047C"/>
    <w:pPr>
      <w:ind w:left="0"/>
    </w:pPr>
    <w:rPr>
      <w:i/>
      <w:color w:val="00A1E0"/>
    </w:rPr>
  </w:style>
  <w:style w:type="character" w:customStyle="1" w:styleId="ZTPinfo-textChar">
    <w:name w:val="_ZTP_info-text Char"/>
    <w:basedOn w:val="Standardnpsmoodstavce"/>
    <w:link w:val="ZTPinfo-text"/>
    <w:rsid w:val="0074047C"/>
    <w:rPr>
      <w:rFonts w:ascii="Verdana" w:hAnsi="Verdana"/>
      <w:i/>
      <w:color w:val="00A1E0"/>
    </w:rPr>
  </w:style>
  <w:style w:type="paragraph" w:customStyle="1" w:styleId="ZTPinfo-text-odr">
    <w:name w:val="_ZTP_info-text-odr"/>
    <w:basedOn w:val="ZTPinfo-text"/>
    <w:link w:val="ZTPinfo-text-odrChar"/>
    <w:qFormat/>
    <w:rsid w:val="0074047C"/>
    <w:pPr>
      <w:numPr>
        <w:numId w:val="21"/>
      </w:numPr>
    </w:pPr>
  </w:style>
  <w:style w:type="character" w:customStyle="1" w:styleId="ZTPinfo-text-odrChar">
    <w:name w:val="_ZTP_info-text-odr Char"/>
    <w:basedOn w:val="ZTPinfo-textChar"/>
    <w:link w:val="ZTPinfo-text-odr"/>
    <w:rsid w:val="0074047C"/>
    <w:rPr>
      <w:rFonts w:ascii="Verdana" w:hAnsi="Verdana"/>
      <w:i/>
      <w:color w:val="00A1E0"/>
    </w:rPr>
  </w:style>
  <w:style w:type="paragraph" w:customStyle="1" w:styleId="Tabulka">
    <w:name w:val="_Tabulka"/>
    <w:basedOn w:val="Normln"/>
    <w:qFormat/>
    <w:rsid w:val="0074047C"/>
    <w:pPr>
      <w:spacing w:before="40" w:after="40" w:line="240" w:lineRule="auto"/>
      <w:jc w:val="both"/>
    </w:pPr>
    <w:rPr>
      <w:sz w:val="18"/>
      <w:szCs w:val="18"/>
    </w:rPr>
  </w:style>
  <w:style w:type="character" w:customStyle="1" w:styleId="Nzevakce">
    <w:name w:val="_Název_akce"/>
    <w:basedOn w:val="Standardnpsmoodstavce"/>
    <w:qFormat/>
    <w:rsid w:val="0074047C"/>
    <w:rPr>
      <w:rFonts w:ascii="Verdana" w:hAnsi="Verdana"/>
      <w:b/>
      <w:sz w:val="36"/>
    </w:rPr>
  </w:style>
  <w:style w:type="paragraph" w:customStyle="1" w:styleId="Odrka1-4">
    <w:name w:val="_Odrážka_1-4_•"/>
    <w:basedOn w:val="Odrka1-1"/>
    <w:qFormat/>
    <w:rsid w:val="00411EB8"/>
    <w:pPr>
      <w:numPr>
        <w:ilvl w:val="3"/>
      </w:numPr>
      <w:ind w:left="1871"/>
    </w:pPr>
  </w:style>
  <w:style w:type="character" w:customStyle="1" w:styleId="Odstavec1-1aChar">
    <w:name w:val="_Odstavec_1-1_a) Char"/>
    <w:basedOn w:val="Standardnpsmoodstavce"/>
    <w:link w:val="Odstavec1-1a"/>
    <w:rsid w:val="00B64698"/>
    <w:rPr>
      <w:rFonts w:ascii="Verdana" w:hAnsi="Verdana"/>
    </w:rPr>
  </w:style>
  <w:style w:type="paragraph" w:customStyle="1" w:styleId="Odstavec1-41">
    <w:name w:val="_Odstavec_1-4_1."/>
    <w:basedOn w:val="Odstavec1-1a"/>
    <w:link w:val="Odstavec1-41Char"/>
    <w:qFormat/>
    <w:rsid w:val="0074047C"/>
    <w:pPr>
      <w:numPr>
        <w:numId w:val="0"/>
      </w:numPr>
      <w:tabs>
        <w:tab w:val="num" w:pos="2041"/>
      </w:tabs>
      <w:ind w:left="2041" w:hanging="340"/>
    </w:pPr>
  </w:style>
  <w:style w:type="character" w:customStyle="1" w:styleId="Odstavec1-41Char">
    <w:name w:val="_Odstavec_1-4_1. Char"/>
    <w:basedOn w:val="Odstavec1-1aChar"/>
    <w:link w:val="Odstavec1-41"/>
    <w:rsid w:val="0074047C"/>
    <w:rPr>
      <w:rFonts w:ascii="Verdana" w:hAnsi="Verdana"/>
    </w:rPr>
  </w:style>
  <w:style w:type="character" w:customStyle="1" w:styleId="TextbezslovnChar">
    <w:name w:val="_Text_bez_číslování Char"/>
    <w:basedOn w:val="Standardnpsmoodstavce"/>
    <w:link w:val="Textbezslovn"/>
    <w:rsid w:val="0074047C"/>
    <w:rPr>
      <w:rFonts w:ascii="Verdana" w:hAnsi="Verdana"/>
    </w:rPr>
  </w:style>
  <w:style w:type="paragraph" w:customStyle="1" w:styleId="Zpatvpravo">
    <w:name w:val="_Zápatí_vpravo"/>
    <w:qFormat/>
    <w:rsid w:val="0074047C"/>
    <w:pPr>
      <w:spacing w:after="0" w:line="240" w:lineRule="auto"/>
      <w:jc w:val="right"/>
    </w:pPr>
    <w:rPr>
      <w:rFonts w:ascii="Verdana" w:hAnsi="Verdana"/>
      <w:sz w:val="12"/>
    </w:rPr>
  </w:style>
  <w:style w:type="paragraph" w:customStyle="1" w:styleId="Zpatvlevo">
    <w:name w:val="_Zápatí_vlevo"/>
    <w:basedOn w:val="Zpatvpravo"/>
    <w:qFormat/>
    <w:rsid w:val="0074047C"/>
    <w:pPr>
      <w:jc w:val="left"/>
    </w:pPr>
  </w:style>
  <w:style w:type="character" w:customStyle="1" w:styleId="Znaka">
    <w:name w:val="_Značka"/>
    <w:basedOn w:val="Standardnpsmoodstavce"/>
    <w:rsid w:val="0074047C"/>
    <w:rPr>
      <w:rFonts w:ascii="Verdana" w:hAnsi="Verdana"/>
      <w:b/>
      <w:sz w:val="36"/>
    </w:rPr>
  </w:style>
  <w:style w:type="paragraph" w:customStyle="1" w:styleId="ZTPinfo-text-odr0">
    <w:name w:val="_ZTP_info-text-odr_•"/>
    <w:basedOn w:val="ZTPinfo-text-odr"/>
    <w:link w:val="ZTPinfo-text-odrChar0"/>
    <w:qFormat/>
    <w:rsid w:val="0074047C"/>
    <w:pPr>
      <w:numPr>
        <w:ilvl w:val="1"/>
      </w:numPr>
      <w:spacing w:after="80"/>
      <w:contextualSpacing/>
    </w:pPr>
  </w:style>
  <w:style w:type="character" w:customStyle="1" w:styleId="ZTPinfo-text-odrChar0">
    <w:name w:val="_ZTP_info-text-odr_• Char"/>
    <w:basedOn w:val="ZTPinfo-text-odrChar"/>
    <w:link w:val="ZTPinfo-text-odr0"/>
    <w:rsid w:val="0074047C"/>
    <w:rPr>
      <w:rFonts w:ascii="Verdana" w:hAnsi="Verdana"/>
      <w:i/>
      <w:color w:val="00A1E0"/>
    </w:rPr>
  </w:style>
  <w:style w:type="paragraph" w:customStyle="1" w:styleId="Odrka1-5-">
    <w:name w:val="_Odrážka_1-5_-"/>
    <w:basedOn w:val="Odrka1-4"/>
    <w:link w:val="Odrka1-5-Char"/>
    <w:qFormat/>
    <w:rsid w:val="0074047C"/>
    <w:pPr>
      <w:numPr>
        <w:ilvl w:val="4"/>
      </w:numPr>
      <w:spacing w:after="40"/>
    </w:pPr>
  </w:style>
  <w:style w:type="character" w:customStyle="1" w:styleId="Odrka1-5-Char">
    <w:name w:val="_Odrážka_1-5_- Char"/>
    <w:basedOn w:val="Standardnpsmoodstavce"/>
    <w:link w:val="Odrka1-5-"/>
    <w:rsid w:val="0074047C"/>
    <w:rPr>
      <w:rFonts w:ascii="Verdana" w:hAnsi="Verdana"/>
    </w:rPr>
  </w:style>
  <w:style w:type="paragraph" w:customStyle="1" w:styleId="Odstavec1-4a">
    <w:name w:val="_Odstavec_1-4_(a)"/>
    <w:basedOn w:val="Odstavec1-1a"/>
    <w:link w:val="Odstavec1-4aChar"/>
    <w:qFormat/>
    <w:rsid w:val="001F10DC"/>
    <w:pPr>
      <w:numPr>
        <w:ilvl w:val="3"/>
      </w:numPr>
    </w:pPr>
  </w:style>
  <w:style w:type="character" w:customStyle="1" w:styleId="Odstavec1-4aChar">
    <w:name w:val="_Odstavec_1-4_(a) Char"/>
    <w:basedOn w:val="Odstavec1-1aChar"/>
    <w:link w:val="Odstavec1-4a"/>
    <w:rsid w:val="001F10DC"/>
    <w:rPr>
      <w:rFonts w:ascii="Verdana" w:hAnsi="Verdana"/>
    </w:rPr>
  </w:style>
  <w:style w:type="table" w:customStyle="1" w:styleId="TabS-zahlzap">
    <w:name w:val="_Tab_SŽ-zahl+zap"/>
    <w:basedOn w:val="Mkatabulky"/>
    <w:uiPriority w:val="99"/>
    <w:rsid w:val="0074047C"/>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74047C"/>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74047C"/>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4047C"/>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74047C"/>
    <w:pPr>
      <w:spacing w:before="40" w:after="40" w:line="240" w:lineRule="auto"/>
      <w:jc w:val="left"/>
    </w:pPr>
  </w:style>
  <w:style w:type="paragraph" w:customStyle="1" w:styleId="Tabulka-8">
    <w:name w:val="_Tabulka-8"/>
    <w:basedOn w:val="Tabulka-9"/>
    <w:qFormat/>
    <w:rsid w:val="0074047C"/>
    <w:rPr>
      <w:sz w:val="16"/>
    </w:rPr>
  </w:style>
  <w:style w:type="paragraph" w:customStyle="1" w:styleId="Tabulka-7">
    <w:name w:val="_Tabulka-7"/>
    <w:basedOn w:val="Tabulka-8"/>
    <w:qFormat/>
    <w:rsid w:val="0074047C"/>
    <w:pPr>
      <w:spacing w:before="20" w:after="20"/>
    </w:pPr>
    <w:rPr>
      <w:sz w:val="14"/>
    </w:rPr>
  </w:style>
  <w:style w:type="paragraph" w:customStyle="1" w:styleId="TextbezslBEZMEZER">
    <w:name w:val="_Text_bez_čísl_BEZ_MEZER"/>
    <w:basedOn w:val="Textbezslovn"/>
    <w:link w:val="TextbezslBEZMEZERChar"/>
    <w:qFormat/>
    <w:rsid w:val="0074047C"/>
    <w:pPr>
      <w:spacing w:after="0"/>
    </w:pPr>
  </w:style>
  <w:style w:type="character" w:customStyle="1" w:styleId="TextbezslBEZMEZERChar">
    <w:name w:val="_Text_bez_čísl_BEZ_MEZER Char"/>
    <w:basedOn w:val="TextbezslovnChar"/>
    <w:link w:val="TextbezslBEZMEZER"/>
    <w:rsid w:val="0074047C"/>
    <w:rPr>
      <w:rFonts w:ascii="Verdana" w:hAnsi="Verdana"/>
    </w:rPr>
  </w:style>
  <w:style w:type="character" w:customStyle="1" w:styleId="normaltextrun">
    <w:name w:val="normaltextrun"/>
    <w:basedOn w:val="Standardnpsmoodstavce"/>
    <w:rsid w:val="00583661"/>
  </w:style>
  <w:style w:type="character" w:styleId="Nevyeenzmnka">
    <w:name w:val="Unresolved Mention"/>
    <w:basedOn w:val="Standardnpsmoodstavce"/>
    <w:uiPriority w:val="99"/>
    <w:semiHidden/>
    <w:unhideWhenUsed/>
    <w:rsid w:val="00B8604D"/>
    <w:rPr>
      <w:color w:val="605E5C"/>
      <w:shd w:val="clear" w:color="auto" w:fill="E1DFDD"/>
    </w:rPr>
  </w:style>
  <w:style w:type="paragraph" w:customStyle="1" w:styleId="Text1-3">
    <w:name w:val="_Text_1-3"/>
    <w:basedOn w:val="Text1-2"/>
    <w:link w:val="Text1-3Char"/>
    <w:qFormat/>
    <w:rsid w:val="001E7759"/>
    <w:pPr>
      <w:numPr>
        <w:ilvl w:val="3"/>
      </w:numPr>
    </w:pPr>
  </w:style>
  <w:style w:type="character" w:customStyle="1" w:styleId="Text1-3Char">
    <w:name w:val="_Text_1-3 Char"/>
    <w:basedOn w:val="Text1-2Char"/>
    <w:link w:val="Text1-3"/>
    <w:rsid w:val="001E7759"/>
    <w:rPr>
      <w:rFonts w:ascii="Verdana" w:hAnsi="Verdana"/>
    </w:rPr>
  </w:style>
  <w:style w:type="paragraph" w:customStyle="1" w:styleId="suba1-3">
    <w:name w:val="sub a)_1-3"/>
    <w:link w:val="suba1-3Char"/>
    <w:qFormat/>
    <w:rsid w:val="00BD2340"/>
    <w:pPr>
      <w:numPr>
        <w:ilvl w:val="4"/>
        <w:numId w:val="19"/>
      </w:numPr>
      <w:tabs>
        <w:tab w:val="num" w:pos="1674"/>
      </w:tabs>
      <w:spacing w:before="120" w:after="120"/>
      <w:jc w:val="both"/>
    </w:pPr>
    <w:rPr>
      <w:rFonts w:ascii="Verdana" w:hAnsi="Verdana"/>
    </w:rPr>
  </w:style>
  <w:style w:type="character" w:customStyle="1" w:styleId="suba1-3Char">
    <w:name w:val="sub a)_1-3 Char"/>
    <w:basedOn w:val="Standardnpsmoodstavce"/>
    <w:link w:val="suba1-3"/>
    <w:rsid w:val="00BD2340"/>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89845">
      <w:bodyDiv w:val="1"/>
      <w:marLeft w:val="0"/>
      <w:marRight w:val="0"/>
      <w:marTop w:val="0"/>
      <w:marBottom w:val="0"/>
      <w:divBdr>
        <w:top w:val="none" w:sz="0" w:space="0" w:color="auto"/>
        <w:left w:val="none" w:sz="0" w:space="0" w:color="auto"/>
        <w:bottom w:val="none" w:sz="0" w:space="0" w:color="auto"/>
        <w:right w:val="none" w:sz="0" w:space="0" w:color="auto"/>
      </w:divBdr>
    </w:div>
    <w:div w:id="18877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stavby-zakazky/podklady-pro-zhotovitele/vzor-faktur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VTP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3F265-158C-41B6-9FCF-2FC06D0E8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0B6D5-7AB9-4A17-A3E3-9AE13036CD14}">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ŠABL-NL_VTP_oboustr_tisk_Fondy.dotx</Template>
  <TotalTime>0</TotalTime>
  <Pages>40</Pages>
  <Words>19851</Words>
  <Characters>117123</Characters>
  <Application>Microsoft Office Word</Application>
  <DocSecurity>0</DocSecurity>
  <Lines>976</Lines>
  <Paragraphs>273</Paragraphs>
  <ScaleCrop>false</ScaleCrop>
  <Company>SŽDC s.o.</Company>
  <LinksUpToDate>false</LinksUpToDate>
  <CharactersWithSpaces>136701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Bauer Michal</cp:lastModifiedBy>
  <cp:revision>3</cp:revision>
  <cp:lastPrinted>2024-08-13T13:17:00Z</cp:lastPrinted>
  <dcterms:created xsi:type="dcterms:W3CDTF">2026-03-27T10:35:00Z</dcterms:created>
  <dcterms:modified xsi:type="dcterms:W3CDTF">2026-04-21T11:50:00Z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